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2DEFA6" w14:textId="155E2D76" w:rsidR="00C84178" w:rsidRDefault="00C84178" w:rsidP="00773363">
      <w:pPr>
        <w:pStyle w:val="CRCoverPage"/>
        <w:tabs>
          <w:tab w:val="right" w:pos="9639"/>
        </w:tabs>
        <w:spacing w:after="0"/>
        <w:rPr>
          <w:b/>
          <w:i/>
          <w:noProof/>
          <w:sz w:val="28"/>
        </w:rPr>
      </w:pPr>
      <w:r>
        <w:rPr>
          <w:b/>
          <w:noProof/>
          <w:sz w:val="24"/>
        </w:rPr>
        <w:t>3GPP TSG-SA5 Meeting #15</w:t>
      </w:r>
      <w:r w:rsidR="001D3DE7">
        <w:rPr>
          <w:b/>
          <w:noProof/>
          <w:sz w:val="24"/>
        </w:rPr>
        <w:t>6</w:t>
      </w:r>
      <w:r>
        <w:rPr>
          <w:b/>
          <w:i/>
          <w:noProof/>
          <w:sz w:val="24"/>
        </w:rPr>
        <w:t xml:space="preserve"> </w:t>
      </w:r>
      <w:r>
        <w:rPr>
          <w:b/>
          <w:i/>
          <w:noProof/>
          <w:sz w:val="28"/>
        </w:rPr>
        <w:tab/>
        <w:t>S5-24</w:t>
      </w:r>
      <w:r w:rsidR="005E017C">
        <w:rPr>
          <w:b/>
          <w:i/>
          <w:noProof/>
          <w:sz w:val="28"/>
        </w:rPr>
        <w:t>4426</w:t>
      </w:r>
    </w:p>
    <w:p w14:paraId="414F722B" w14:textId="4E1F549F" w:rsidR="00C84178" w:rsidRDefault="004505F9" w:rsidP="00773363">
      <w:pPr>
        <w:pStyle w:val="Header"/>
        <w:rPr>
          <w:sz w:val="22"/>
          <w:szCs w:val="22"/>
          <w:lang w:eastAsia="en-GB"/>
        </w:rPr>
      </w:pPr>
      <w:r>
        <w:rPr>
          <w:sz w:val="24"/>
        </w:rPr>
        <w:t>Maastricht,</w:t>
      </w:r>
      <w:r w:rsidR="00C84178">
        <w:rPr>
          <w:sz w:val="24"/>
        </w:rPr>
        <w:t xml:space="preserve"> </w:t>
      </w:r>
      <w:r>
        <w:rPr>
          <w:sz w:val="24"/>
        </w:rPr>
        <w:t>The Netherlands</w:t>
      </w:r>
      <w:r w:rsidR="00C84178">
        <w:rPr>
          <w:sz w:val="24"/>
        </w:rPr>
        <w:t xml:space="preserve">, </w:t>
      </w:r>
      <w:r>
        <w:rPr>
          <w:sz w:val="24"/>
        </w:rPr>
        <w:t>19</w:t>
      </w:r>
      <w:r w:rsidR="00C84178">
        <w:rPr>
          <w:sz w:val="24"/>
        </w:rPr>
        <w:t xml:space="preserve"> - </w:t>
      </w:r>
      <w:r>
        <w:rPr>
          <w:sz w:val="24"/>
        </w:rPr>
        <w:t>23</w:t>
      </w:r>
      <w:r w:rsidR="00C84178">
        <w:rPr>
          <w:sz w:val="24"/>
        </w:rPr>
        <w:t xml:space="preserve"> </w:t>
      </w:r>
      <w:r>
        <w:rPr>
          <w:sz w:val="24"/>
        </w:rPr>
        <w:t xml:space="preserve">August </w:t>
      </w:r>
      <w:r w:rsidR="00C84178">
        <w:rPr>
          <w:sz w:val="24"/>
        </w:rPr>
        <w:t>2024</w:t>
      </w:r>
    </w:p>
    <w:p w14:paraId="1FDBC4AC" w14:textId="77777777" w:rsidR="00C84178" w:rsidRPr="00FB3E36" w:rsidRDefault="00C84178" w:rsidP="00773363">
      <w:pPr>
        <w:keepNext/>
        <w:pBdr>
          <w:bottom w:val="single" w:sz="4" w:space="1" w:color="auto"/>
        </w:pBdr>
        <w:tabs>
          <w:tab w:val="right" w:pos="9639"/>
        </w:tabs>
        <w:outlineLvl w:val="0"/>
        <w:rPr>
          <w:rFonts w:ascii="Arial" w:hAnsi="Arial" w:cs="Arial"/>
          <w:b/>
          <w:bCs/>
          <w:sz w:val="24"/>
        </w:rPr>
      </w:pPr>
    </w:p>
    <w:p w14:paraId="4D14C749" w14:textId="6C830234" w:rsidR="00C84178" w:rsidRDefault="00C84178" w:rsidP="0077336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710A1F">
        <w:rPr>
          <w:rFonts w:ascii="Arial" w:hAnsi="Arial"/>
          <w:b/>
          <w:lang w:val="en-US"/>
        </w:rPr>
        <w:t xml:space="preserve">Ericsson </w:t>
      </w:r>
      <w:proofErr w:type="spellStart"/>
      <w:r w:rsidR="00710A1F">
        <w:rPr>
          <w:rFonts w:ascii="Arial" w:hAnsi="Arial"/>
          <w:b/>
          <w:lang w:val="en-US"/>
        </w:rPr>
        <w:t>España</w:t>
      </w:r>
      <w:proofErr w:type="spellEnd"/>
      <w:r w:rsidR="00710A1F">
        <w:rPr>
          <w:rFonts w:ascii="Arial" w:hAnsi="Arial"/>
          <w:b/>
          <w:lang w:val="en-US"/>
        </w:rPr>
        <w:t xml:space="preserve"> S.A.</w:t>
      </w:r>
    </w:p>
    <w:p w14:paraId="312E1C54" w14:textId="1A58A45A" w:rsidR="00C84178" w:rsidRDefault="00C84178" w:rsidP="0077336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00DE3F42">
        <w:rPr>
          <w:rFonts w:ascii="Arial" w:hAnsi="Arial" w:cs="Arial"/>
          <w:b/>
        </w:rPr>
        <w:t>pCR</w:t>
      </w:r>
      <w:proofErr w:type="spellEnd"/>
      <w:r w:rsidR="00DE3F42">
        <w:rPr>
          <w:rFonts w:ascii="Arial" w:hAnsi="Arial" w:cs="Arial"/>
          <w:b/>
        </w:rPr>
        <w:t xml:space="preserve"> </w:t>
      </w:r>
      <w:r>
        <w:rPr>
          <w:rFonts w:ascii="Arial" w:hAnsi="Arial" w:cs="Arial"/>
          <w:b/>
        </w:rPr>
        <w:t>TR 28.</w:t>
      </w:r>
      <w:r w:rsidR="00B30707">
        <w:rPr>
          <w:rFonts w:ascii="Arial" w:hAnsi="Arial" w:cs="Arial"/>
          <w:b/>
        </w:rPr>
        <w:t xml:space="preserve">879 </w:t>
      </w:r>
      <w:r w:rsidR="009A1CBE">
        <w:rPr>
          <w:rFonts w:ascii="Arial" w:hAnsi="Arial" w:cs="Arial"/>
          <w:b/>
        </w:rPr>
        <w:t>Discovery p</w:t>
      </w:r>
      <w:r w:rsidR="00986321">
        <w:rPr>
          <w:rFonts w:ascii="Arial" w:hAnsi="Arial" w:cs="Arial"/>
          <w:b/>
        </w:rPr>
        <w:t>olicy configuration</w:t>
      </w:r>
      <w:r w:rsidR="00100815">
        <w:rPr>
          <w:rFonts w:ascii="Arial" w:hAnsi="Arial" w:cs="Arial"/>
          <w:b/>
        </w:rPr>
        <w:t xml:space="preserve"> –</w:t>
      </w:r>
      <w:r w:rsidR="00772969">
        <w:rPr>
          <w:rFonts w:ascii="Arial" w:hAnsi="Arial" w:cs="Arial"/>
          <w:b/>
        </w:rPr>
        <w:t xml:space="preserve"> </w:t>
      </w:r>
      <w:r w:rsidR="006D3D32">
        <w:rPr>
          <w:rFonts w:ascii="Arial" w:hAnsi="Arial" w:cs="Arial"/>
          <w:b/>
        </w:rPr>
        <w:t xml:space="preserve">update solution 3 description and add </w:t>
      </w:r>
      <w:r w:rsidR="00986321">
        <w:rPr>
          <w:rFonts w:ascii="Arial" w:hAnsi="Arial" w:cs="Arial"/>
          <w:b/>
        </w:rPr>
        <w:t>evaluation</w:t>
      </w:r>
    </w:p>
    <w:p w14:paraId="51019011" w14:textId="167F6FF7" w:rsidR="00C84178" w:rsidRDefault="00C84178" w:rsidP="0077336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4400B5F1" w14:textId="22D71694" w:rsidR="00C84178" w:rsidRDefault="00C84178" w:rsidP="0077336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E3F42">
        <w:rPr>
          <w:rFonts w:ascii="Arial" w:hAnsi="Arial"/>
          <w:b/>
        </w:rPr>
        <w:t>6.19.21</w:t>
      </w:r>
    </w:p>
    <w:p w14:paraId="29BAA199" w14:textId="77777777" w:rsidR="00C022E3" w:rsidRDefault="00C022E3" w:rsidP="00C84178">
      <w:pPr>
        <w:pStyle w:val="Heading1"/>
      </w:pPr>
      <w:r>
        <w:t>1</w:t>
      </w:r>
      <w:r>
        <w:tab/>
        <w:t>Decision/action requested</w:t>
      </w:r>
    </w:p>
    <w:p w14:paraId="4712B85B" w14:textId="672C5F31" w:rsidR="006C4733" w:rsidRDefault="006C4733" w:rsidP="006C4733">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b/>
          <w:i/>
          <w:lang w:eastAsia="zh-CN"/>
        </w:rPr>
        <w:t>The group is asked to discuss and approve the proposal</w:t>
      </w:r>
      <w:r>
        <w:rPr>
          <w:b/>
          <w:i/>
        </w:rPr>
        <w:t>.</w:t>
      </w:r>
    </w:p>
    <w:p w14:paraId="3285DF7E" w14:textId="77777777" w:rsidR="00A13F11" w:rsidRDefault="00A13F11" w:rsidP="00A13F11">
      <w:pPr>
        <w:pStyle w:val="Heading1"/>
      </w:pPr>
      <w:r>
        <w:t>2</w:t>
      </w:r>
      <w:r>
        <w:tab/>
        <w:t>References</w:t>
      </w:r>
    </w:p>
    <w:p w14:paraId="54DBA775" w14:textId="77777777" w:rsidR="00A13F11" w:rsidRDefault="00A13F11" w:rsidP="00A13F11">
      <w:pPr>
        <w:rPr>
          <w:color w:val="000000"/>
          <w:lang w:eastAsia="zh-CN"/>
        </w:rPr>
      </w:pPr>
      <w:r>
        <w:rPr>
          <w:color w:val="000000"/>
          <w:lang w:eastAsia="zh-CN"/>
        </w:rPr>
        <w:t>[1] 3GPP TR 28.879: "</w:t>
      </w:r>
      <w:r w:rsidRPr="0052580C">
        <w:t xml:space="preserve"> </w:t>
      </w:r>
      <w:r w:rsidRPr="0044118D">
        <w:t>Study on</w:t>
      </w:r>
      <w:r w:rsidRPr="006C2E80">
        <w:rPr>
          <w:rFonts w:eastAsia="Batang" w:cs="Arial"/>
          <w:sz w:val="24"/>
          <w:szCs w:val="24"/>
          <w:lang w:eastAsia="zh-CN"/>
        </w:rPr>
        <w:t xml:space="preserve"> </w:t>
      </w:r>
      <w:r w:rsidRPr="0055001D">
        <w:t xml:space="preserve">OAM </w:t>
      </w:r>
      <w:r>
        <w:t xml:space="preserve">for service </w:t>
      </w:r>
      <w:r w:rsidRPr="0055001D">
        <w:t>management</w:t>
      </w:r>
      <w:r>
        <w:t xml:space="preserve"> and</w:t>
      </w:r>
      <w:r w:rsidRPr="0055001D">
        <w:t xml:space="preserve"> exposure to external consumers</w:t>
      </w:r>
      <w:r>
        <w:rPr>
          <w:color w:val="000000"/>
          <w:lang w:eastAsia="zh-CN"/>
        </w:rPr>
        <w:t>".</w:t>
      </w:r>
    </w:p>
    <w:p w14:paraId="09B426AC" w14:textId="77777777" w:rsidR="00A13F11" w:rsidRDefault="00A13F11" w:rsidP="00A13F11">
      <w:pPr>
        <w:rPr>
          <w:color w:val="000000"/>
          <w:lang w:eastAsia="zh-CN"/>
        </w:rPr>
      </w:pPr>
      <w:r>
        <w:rPr>
          <w:color w:val="000000"/>
          <w:lang w:eastAsia="zh-CN"/>
        </w:rPr>
        <w:t>[2] S5-243256: “</w:t>
      </w:r>
      <w:proofErr w:type="spellStart"/>
      <w:r>
        <w:rPr>
          <w:color w:val="000000"/>
          <w:lang w:eastAsia="zh-CN"/>
        </w:rPr>
        <w:t>pCR</w:t>
      </w:r>
      <w:proofErr w:type="spellEnd"/>
      <w:r>
        <w:rPr>
          <w:color w:val="000000"/>
          <w:lang w:eastAsia="zh-CN"/>
        </w:rPr>
        <w:t xml:space="preserve"> TR 28.879 Configuring discovery policy for an external </w:t>
      </w:r>
      <w:proofErr w:type="spellStart"/>
      <w:r>
        <w:rPr>
          <w:color w:val="000000"/>
          <w:lang w:eastAsia="zh-CN"/>
        </w:rPr>
        <w:t>MnS</w:t>
      </w:r>
      <w:proofErr w:type="spellEnd"/>
      <w:r>
        <w:rPr>
          <w:color w:val="000000"/>
          <w:lang w:eastAsia="zh-CN"/>
        </w:rPr>
        <w:t xml:space="preserve"> consumer”</w:t>
      </w:r>
    </w:p>
    <w:p w14:paraId="5F3C4EED" w14:textId="77777777" w:rsidR="00A13F11" w:rsidRDefault="00A13F11" w:rsidP="00A13F11">
      <w:pPr>
        <w:pStyle w:val="Heading1"/>
      </w:pPr>
      <w:r>
        <w:t>3</w:t>
      </w:r>
      <w:r>
        <w:tab/>
        <w:t>Rationale</w:t>
      </w:r>
    </w:p>
    <w:p w14:paraId="27ACCE03" w14:textId="77777777" w:rsidR="00A13F11" w:rsidRDefault="00A13F11" w:rsidP="00A13F11">
      <w:pPr>
        <w:spacing w:after="120"/>
        <w:jc w:val="both"/>
      </w:pPr>
      <w:r>
        <w:t xml:space="preserve">Clause 5.1.3 in TR 28.879 [1] focuses on configuring discovery policy use case. This policy, defined during the API invoker enrolment phase, allows to specify the visibility for an API invoker, and therefore filter which service API information this API invoker can </w:t>
      </w:r>
      <w:proofErr w:type="spellStart"/>
      <w:r>
        <w:t>i</w:t>
      </w:r>
      <w:proofErr w:type="spellEnd"/>
      <w:r>
        <w:t xml:space="preserve">) subscribe to, during the onboarding phase; and ii) </w:t>
      </w:r>
      <w:r>
        <w:rPr>
          <w:rFonts w:eastAsia="Times New Roman"/>
        </w:rPr>
        <w:t>d</w:t>
      </w:r>
      <w:r w:rsidRPr="000D438C">
        <w:rPr>
          <w:rFonts w:eastAsia="Times New Roman"/>
        </w:rPr>
        <w:t>iscover and subsequently access, once API invoker gets onboarded</w:t>
      </w:r>
    </w:p>
    <w:p w14:paraId="2B6822DB" w14:textId="43773078" w:rsidR="00A13F11" w:rsidRDefault="00A13F11" w:rsidP="00A13F11">
      <w:pPr>
        <w:spacing w:after="60"/>
      </w:pPr>
      <w:r w:rsidRPr="00EF7FD3">
        <w:rPr>
          <w:u w:val="single"/>
        </w:rPr>
        <w:t>Status:</w:t>
      </w:r>
      <w:r>
        <w:t xml:space="preserve"> At SA5#155, a first draft of configuring discovery policy use case was agreed in S5-24325</w:t>
      </w:r>
      <w:r w:rsidR="009D1F6D">
        <w:t xml:space="preserve">6 </w:t>
      </w:r>
      <w:r>
        <w:t>[2]. This first draft contains:</w:t>
      </w:r>
    </w:p>
    <w:p w14:paraId="550DF643" w14:textId="75B356DB" w:rsidR="00A13F11" w:rsidRDefault="00A13F11" w:rsidP="00A13F11">
      <w:pPr>
        <w:pStyle w:val="ListParagraph"/>
        <w:numPr>
          <w:ilvl w:val="0"/>
          <w:numId w:val="4"/>
        </w:numPr>
        <w:spacing w:after="60"/>
      </w:pPr>
      <w:r>
        <w:t>Description (clause 5.1.</w:t>
      </w:r>
      <w:r w:rsidR="008B65C9">
        <w:t>3</w:t>
      </w:r>
      <w:r>
        <w:t>.1)</w:t>
      </w:r>
    </w:p>
    <w:p w14:paraId="13AD45DA" w14:textId="3E810749" w:rsidR="00A13F11" w:rsidRDefault="00A13F11" w:rsidP="00A13F11">
      <w:pPr>
        <w:pStyle w:val="ListParagraph"/>
        <w:numPr>
          <w:ilvl w:val="0"/>
          <w:numId w:val="4"/>
        </w:numPr>
        <w:spacing w:after="60"/>
      </w:pPr>
      <w:r>
        <w:t>Potential requirements (clause 5.1.</w:t>
      </w:r>
      <w:r w:rsidR="008B65C9">
        <w:t>3</w:t>
      </w:r>
      <w:r>
        <w:t>.2)</w:t>
      </w:r>
    </w:p>
    <w:p w14:paraId="795D8A0B" w14:textId="17641B13" w:rsidR="00A13F11" w:rsidRDefault="00A13F11" w:rsidP="00A13F11">
      <w:pPr>
        <w:pStyle w:val="ListParagraph"/>
        <w:numPr>
          <w:ilvl w:val="0"/>
          <w:numId w:val="4"/>
        </w:numPr>
        <w:spacing w:after="60"/>
      </w:pPr>
      <w:r>
        <w:t>Potential solutions (clause 5.1</w:t>
      </w:r>
      <w:r w:rsidR="008B65C9">
        <w:t>.3</w:t>
      </w:r>
      <w:r>
        <w:t xml:space="preserve">.3), with three agreed solutions: “potential solution #1: using </w:t>
      </w:r>
      <w:proofErr w:type="spellStart"/>
      <w:r>
        <w:t>AccessRule</w:t>
      </w:r>
      <w:proofErr w:type="spellEnd"/>
      <w:r>
        <w:t xml:space="preserve"> class for discovery policy definition”, “potential solution #2: using Role class for discovery policy definition”, “potential solution #3: mapping policy definition into OAuth2.0 access token”. </w:t>
      </w:r>
    </w:p>
    <w:p w14:paraId="1485BDA3" w14:textId="2B982CD0" w:rsidR="00A13F11" w:rsidRDefault="00A13F11" w:rsidP="00A13F11">
      <w:pPr>
        <w:pStyle w:val="ListParagraph"/>
        <w:numPr>
          <w:ilvl w:val="0"/>
          <w:numId w:val="4"/>
        </w:numPr>
        <w:spacing w:after="60"/>
      </w:pPr>
      <w:r>
        <w:t>Evaluation of potential solutions (clause 5.1.</w:t>
      </w:r>
      <w:r w:rsidR="008B65C9">
        <w:t>3</w:t>
      </w:r>
      <w:r>
        <w:t xml:space="preserve">.4), with a first assessment of three agreed solutions. </w:t>
      </w:r>
    </w:p>
    <w:p w14:paraId="69C8D095" w14:textId="77777777" w:rsidR="00A13F11" w:rsidRDefault="00A13F11" w:rsidP="00A13F11">
      <w:pPr>
        <w:pStyle w:val="ListParagraph"/>
        <w:spacing w:after="60"/>
        <w:ind w:left="644"/>
      </w:pPr>
    </w:p>
    <w:p w14:paraId="0D97EBD4" w14:textId="7E469AC9" w:rsidR="00B65A62" w:rsidRDefault="00A13F11" w:rsidP="00A13F11">
      <w:pPr>
        <w:spacing w:after="60"/>
      </w:pPr>
      <w:r w:rsidRPr="005A2212">
        <w:rPr>
          <w:u w:val="single"/>
        </w:rPr>
        <w:t>Gaps:</w:t>
      </w:r>
      <w:r>
        <w:t xml:space="preserve"> </w:t>
      </w:r>
    </w:p>
    <w:p w14:paraId="4F8CBB4D" w14:textId="0A7F325D" w:rsidR="009911F1" w:rsidRPr="008B65C9" w:rsidRDefault="008B65C9" w:rsidP="008B65C9">
      <w:pPr>
        <w:pStyle w:val="ListParagraph"/>
        <w:numPr>
          <w:ilvl w:val="0"/>
          <w:numId w:val="8"/>
        </w:numPr>
        <w:spacing w:after="60"/>
        <w:jc w:val="both"/>
        <w:rPr>
          <w:color w:val="000000" w:themeColor="text1"/>
          <w:lang w:eastAsia="zh-CN"/>
        </w:rPr>
      </w:pPr>
      <w:r>
        <w:rPr>
          <w:color w:val="000000" w:themeColor="text1"/>
        </w:rPr>
        <w:t xml:space="preserve">Through the entire use case, it is recurrently mentioned that defined discovery policy shall be mapped into access token. </w:t>
      </w:r>
      <w:r w:rsidR="009911F1" w:rsidRPr="008B65C9">
        <w:rPr>
          <w:color w:val="000000" w:themeColor="text1"/>
        </w:rPr>
        <w:t>The current wording may read that this mapping is done in th</w:t>
      </w:r>
      <w:r w:rsidR="007B3B9A" w:rsidRPr="008B65C9">
        <w:rPr>
          <w:color w:val="000000" w:themeColor="text1"/>
        </w:rPr>
        <w:t>e discovery policy configuration</w:t>
      </w:r>
      <w:r w:rsidR="009911F1" w:rsidRPr="008B65C9">
        <w:rPr>
          <w:color w:val="000000" w:themeColor="text1"/>
        </w:rPr>
        <w:t xml:space="preserve"> use case,</w:t>
      </w:r>
      <w:r w:rsidR="007B3B9A" w:rsidRPr="008B65C9">
        <w:rPr>
          <w:color w:val="000000" w:themeColor="text1"/>
        </w:rPr>
        <w:t xml:space="preserve"> which is wrong</w:t>
      </w:r>
      <w:r w:rsidR="009911F1" w:rsidRPr="008B65C9">
        <w:rPr>
          <w:color w:val="000000" w:themeColor="text1"/>
        </w:rPr>
        <w:t>; actually</w:t>
      </w:r>
      <w:r w:rsidR="007B3B9A" w:rsidRPr="008B65C9">
        <w:rPr>
          <w:color w:val="000000" w:themeColor="text1"/>
        </w:rPr>
        <w:t>, this mapping</w:t>
      </w:r>
      <w:r w:rsidR="009911F1" w:rsidRPr="008B65C9">
        <w:rPr>
          <w:color w:val="000000" w:themeColor="text1"/>
        </w:rPr>
        <w:t xml:space="preserve"> </w:t>
      </w:r>
      <w:r w:rsidR="007B3B9A" w:rsidRPr="008B65C9">
        <w:rPr>
          <w:color w:val="000000" w:themeColor="text1"/>
        </w:rPr>
        <w:t xml:space="preserve">is done into the authorization use case (see clause 5.1.4), which is when the access token is issued and enforced. What is in the scope of the discovery policy configuration is to define the discovery policy such that constituent rules can be then mapped to access token scope values. It is proposed to update the text </w:t>
      </w:r>
      <w:r w:rsidR="00D24D4B" w:rsidRPr="008B65C9">
        <w:rPr>
          <w:color w:val="000000" w:themeColor="text1"/>
        </w:rPr>
        <w:t xml:space="preserve">to avoid misinterpretations. </w:t>
      </w:r>
    </w:p>
    <w:p w14:paraId="49DB3E33" w14:textId="18A44B35" w:rsidR="008B65C9" w:rsidRPr="008B65C9" w:rsidRDefault="008B65C9" w:rsidP="008B65C9">
      <w:pPr>
        <w:pStyle w:val="ListParagraph"/>
        <w:numPr>
          <w:ilvl w:val="0"/>
          <w:numId w:val="8"/>
        </w:numPr>
        <w:spacing w:after="60"/>
        <w:jc w:val="both"/>
        <w:rPr>
          <w:color w:val="000000" w:themeColor="text1"/>
          <w:lang w:eastAsia="zh-CN"/>
        </w:rPr>
      </w:pPr>
      <w:r>
        <w:rPr>
          <w:color w:val="000000" w:themeColor="text1"/>
        </w:rPr>
        <w:t>In clause 5.1.</w:t>
      </w:r>
      <w:r w:rsidR="00A3649B">
        <w:rPr>
          <w:color w:val="000000" w:themeColor="text1"/>
        </w:rPr>
        <w:t>3</w:t>
      </w:r>
      <w:r>
        <w:rPr>
          <w:color w:val="000000" w:themeColor="text1"/>
        </w:rPr>
        <w:t xml:space="preserve">.4, the evaluation done for solution #3 is poor and incomplete. If conclusions and recommendations are to be endorsed, further assessment is needed. </w:t>
      </w:r>
    </w:p>
    <w:p w14:paraId="34BB789D" w14:textId="77777777" w:rsidR="00A13F11" w:rsidRPr="00EF7FD3" w:rsidRDefault="00A13F11" w:rsidP="00A13F11">
      <w:pPr>
        <w:pStyle w:val="ListParagraph"/>
        <w:spacing w:after="60"/>
      </w:pPr>
    </w:p>
    <w:p w14:paraId="6B4676C7" w14:textId="069B3DF5" w:rsidR="002D1A2C" w:rsidRDefault="00C022E3" w:rsidP="00BF37B1">
      <w:pPr>
        <w:pStyle w:val="Heading1"/>
      </w:pPr>
      <w:r>
        <w:t>4</w:t>
      </w:r>
      <w:r>
        <w:tab/>
        <w:t xml:space="preserve">Detailed </w:t>
      </w:r>
      <w:proofErr w:type="gramStart"/>
      <w:r>
        <w:t>proposal</w:t>
      </w:r>
      <w:proofErr w:type="gramEnd"/>
    </w:p>
    <w:p w14:paraId="305E8E4F" w14:textId="29AF8C9A" w:rsidR="002D1A2C" w:rsidRDefault="00FC5502" w:rsidP="002D1A2C">
      <w:r>
        <w:t xml:space="preserve">The present </w:t>
      </w:r>
      <w:proofErr w:type="spellStart"/>
      <w:r>
        <w:t>pCR</w:t>
      </w:r>
      <w:proofErr w:type="spellEnd"/>
      <w:r>
        <w:t xml:space="preserve"> aims to bridge the issues listed in the gap, by making </w:t>
      </w:r>
      <w:r w:rsidR="001E4A9D">
        <w:t>the following changes in the latest version of TR 28.879 [</w:t>
      </w:r>
      <w:r w:rsidR="000A091C">
        <w:t>1</w:t>
      </w:r>
      <w:r w:rsidR="001E4A9D">
        <w:t>]</w:t>
      </w:r>
      <w:r w:rsidR="00086B32">
        <w:t>.</w:t>
      </w:r>
    </w:p>
    <w:p w14:paraId="12AE7731" w14:textId="48C09CD0" w:rsidR="00086B32" w:rsidRDefault="00086B32" w:rsidP="002D1A2C">
      <w:r>
        <w:t xml:space="preserve">For </w:t>
      </w:r>
      <w:r w:rsidR="008B65C9">
        <w:t xml:space="preserve">gap </w:t>
      </w:r>
      <w:r>
        <w:t>#1:</w:t>
      </w:r>
    </w:p>
    <w:p w14:paraId="2E3B6804" w14:textId="504AF628" w:rsidR="00EB719B" w:rsidRPr="00086B32" w:rsidRDefault="00086B32" w:rsidP="008B65C9">
      <w:pPr>
        <w:pStyle w:val="ListParagraph"/>
        <w:numPr>
          <w:ilvl w:val="0"/>
          <w:numId w:val="10"/>
        </w:numPr>
        <w:spacing w:after="60"/>
      </w:pPr>
      <w:r>
        <w:t>In the clause 5.1.</w:t>
      </w:r>
      <w:r w:rsidR="008B65C9">
        <w:t>3</w:t>
      </w:r>
      <w:r>
        <w:t xml:space="preserve">.1, </w:t>
      </w:r>
      <w:r w:rsidRPr="007629B6">
        <w:t>i</w:t>
      </w:r>
      <w:r>
        <w:t>mprove the sentence “</w:t>
      </w:r>
      <w:r w:rsidRPr="00086B32">
        <w:rPr>
          <w:color w:val="000000" w:themeColor="text1"/>
        </w:rPr>
        <w:t>The policy configuration can be done through OAuth2.0 access token, by mapping discovery policy into token scope values”</w:t>
      </w:r>
      <w:r>
        <w:rPr>
          <w:color w:val="000000" w:themeColor="text1"/>
        </w:rPr>
        <w:t>, to avoid misinterpretations.</w:t>
      </w:r>
    </w:p>
    <w:p w14:paraId="74B2A0B8" w14:textId="2CFAA3F7" w:rsidR="00086B32" w:rsidRPr="00086B32" w:rsidRDefault="008B65C9" w:rsidP="00086B32">
      <w:pPr>
        <w:pStyle w:val="ListParagraph"/>
        <w:numPr>
          <w:ilvl w:val="0"/>
          <w:numId w:val="5"/>
        </w:numPr>
        <w:spacing w:after="60"/>
      </w:pPr>
      <w:r>
        <w:rPr>
          <w:color w:val="000000" w:themeColor="text1"/>
        </w:rPr>
        <w:t>In the clause 5.1.3.2, u</w:t>
      </w:r>
      <w:r w:rsidR="00086B32">
        <w:rPr>
          <w:color w:val="000000" w:themeColor="text1"/>
        </w:rPr>
        <w:t>pdate</w:t>
      </w:r>
      <w:r w:rsidR="00086B32">
        <w:t xml:space="preserve"> “</w:t>
      </w:r>
      <w:r w:rsidR="00086B32">
        <w:rPr>
          <w:b/>
        </w:rPr>
        <w:t>PREQ-FS_MExpo-Disc-06”</w:t>
      </w:r>
    </w:p>
    <w:p w14:paraId="01053B16" w14:textId="58C4F284" w:rsidR="00086B32" w:rsidRDefault="008B65C9" w:rsidP="00086B32">
      <w:pPr>
        <w:pStyle w:val="ListParagraph"/>
        <w:numPr>
          <w:ilvl w:val="0"/>
          <w:numId w:val="5"/>
        </w:numPr>
        <w:spacing w:after="60"/>
      </w:pPr>
      <w:r>
        <w:rPr>
          <w:color w:val="000000" w:themeColor="text1"/>
        </w:rPr>
        <w:t>In the clause 5.1.3.3, u</w:t>
      </w:r>
      <w:r w:rsidR="00086B32">
        <w:rPr>
          <w:color w:val="000000" w:themeColor="text1"/>
        </w:rPr>
        <w:t>pdate and name description for solution #3</w:t>
      </w:r>
      <w:r w:rsidR="00086B32">
        <w:t xml:space="preserve"> </w:t>
      </w:r>
    </w:p>
    <w:p w14:paraId="11B047F8" w14:textId="40B86A33" w:rsidR="00086B32" w:rsidRDefault="00086B32" w:rsidP="00086B32"/>
    <w:p w14:paraId="0D61658D" w14:textId="198DA443" w:rsidR="00086B32" w:rsidRDefault="00086B32" w:rsidP="00086B32">
      <w:r>
        <w:t xml:space="preserve">For </w:t>
      </w:r>
      <w:r w:rsidR="008B65C9">
        <w:t>gap</w:t>
      </w:r>
      <w:r>
        <w:t xml:space="preserve"> #2, add evaluation for solution #3</w:t>
      </w:r>
      <w:r w:rsidR="008B65C9">
        <w:t xml:space="preserve"> in clause 5.1.3.4.</w:t>
      </w:r>
    </w:p>
    <w:p w14:paraId="32504DB5" w14:textId="77777777" w:rsidR="00A13F11" w:rsidRDefault="00A13F11" w:rsidP="002D1A2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EB719B" w14:paraId="7794B3E2" w14:textId="77777777" w:rsidTr="007C55FC">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222AEB2" w14:textId="77777777" w:rsidR="00EB719B" w:rsidRDefault="00EB719B" w:rsidP="007C55FC">
            <w:pPr>
              <w:overflowPunct w:val="0"/>
              <w:autoSpaceDE w:val="0"/>
              <w:autoSpaceDN w:val="0"/>
              <w:adjustRightInd w:val="0"/>
              <w:jc w:val="center"/>
              <w:rPr>
                <w:rFonts w:ascii="Arial" w:hAnsi="Arial" w:cs="Arial"/>
                <w:b/>
                <w:bCs/>
                <w:sz w:val="28"/>
                <w:szCs w:val="28"/>
              </w:rPr>
            </w:pPr>
            <w:bookmarkStart w:id="0" w:name="_Hlk171064339"/>
            <w:r>
              <w:rPr>
                <w:rFonts w:ascii="Arial" w:hAnsi="Arial" w:cs="Arial"/>
                <w:b/>
                <w:sz w:val="36"/>
                <w:szCs w:val="44"/>
              </w:rPr>
              <w:t>Begin Change</w:t>
            </w:r>
          </w:p>
        </w:tc>
      </w:tr>
    </w:tbl>
    <w:p w14:paraId="16A56C35" w14:textId="77777777" w:rsidR="006C5F77" w:rsidRPr="002C5B99" w:rsidRDefault="006C5F77" w:rsidP="006C5F77">
      <w:pPr>
        <w:pStyle w:val="Heading3"/>
        <w:ind w:left="1138" w:hanging="1138"/>
        <w:rPr>
          <w:rFonts w:eastAsia="Times New Roman"/>
        </w:rPr>
      </w:pPr>
      <w:bookmarkStart w:id="1" w:name="_Toc168331757"/>
      <w:bookmarkEnd w:id="0"/>
      <w:r w:rsidRPr="002C5B99">
        <w:rPr>
          <w:rFonts w:eastAsia="Times New Roman"/>
        </w:rPr>
        <w:t>5.1.</w:t>
      </w:r>
      <w:r>
        <w:rPr>
          <w:rFonts w:eastAsia="Times New Roman"/>
        </w:rPr>
        <w:t>3</w:t>
      </w:r>
      <w:r>
        <w:rPr>
          <w:rFonts w:eastAsia="Times New Roman"/>
        </w:rPr>
        <w:tab/>
      </w:r>
      <w:r>
        <w:t>Use case</w:t>
      </w:r>
      <w:r w:rsidRPr="00F239B0">
        <w:t xml:space="preserve"> </w:t>
      </w:r>
      <w:r>
        <w:t>#3</w:t>
      </w:r>
      <w:r w:rsidRPr="00F239B0">
        <w:t xml:space="preserve">: </w:t>
      </w:r>
      <w:r>
        <w:t xml:space="preserve">Configuring discovery policy for an external </w:t>
      </w:r>
      <w:proofErr w:type="spellStart"/>
      <w:r>
        <w:t>MnS</w:t>
      </w:r>
      <w:proofErr w:type="spellEnd"/>
      <w:r>
        <w:t xml:space="preserve"> consumer.</w:t>
      </w:r>
      <w:bookmarkEnd w:id="1"/>
    </w:p>
    <w:p w14:paraId="6334FC74" w14:textId="77777777" w:rsidR="006C5F77" w:rsidRDefault="006C5F77" w:rsidP="006C5F77">
      <w:pPr>
        <w:pStyle w:val="Heading4"/>
      </w:pPr>
      <w:bookmarkStart w:id="2" w:name="_Toc168331758"/>
      <w:r w:rsidRPr="002C5B99">
        <w:t>5.</w:t>
      </w:r>
      <w:r>
        <w:t>1.3</w:t>
      </w:r>
      <w:r w:rsidRPr="002C5B99">
        <w:t>.1</w:t>
      </w:r>
      <w:r w:rsidRPr="002C5B99">
        <w:tab/>
      </w:r>
      <w:r w:rsidRPr="002C5B99">
        <w:tab/>
        <w:t>Description</w:t>
      </w:r>
      <w:bookmarkEnd w:id="2"/>
    </w:p>
    <w:p w14:paraId="02C5C7C2" w14:textId="77777777" w:rsidR="006C5F77" w:rsidRDefault="006C5F77" w:rsidP="006C5F77">
      <w:pPr>
        <w:spacing w:after="120"/>
        <w:jc w:val="both"/>
      </w:pPr>
      <w:r>
        <w:t xml:space="preserve">The operator may not want that all service APIs published into CAPIF are discoverable to all API invokers; in fact, the operator may want to limit the visibility that certain API invokers have over published API information, according to the business agreements settled with the stakeholder owning the API invoker. To that end, the CCF shall be able to be configured with discovery policy on a per API invoker basis. This policy, defined during the API invoker enrolment phase, allows to specify the visibility for an API invoker, and therefore filter which service API information this API invoker can: </w:t>
      </w:r>
    </w:p>
    <w:p w14:paraId="788D1A3E" w14:textId="77777777" w:rsidR="006C5F77" w:rsidRPr="000D438C" w:rsidRDefault="006C5F77" w:rsidP="006C5F77">
      <w:pPr>
        <w:pStyle w:val="B1"/>
        <w:rPr>
          <w:rFonts w:eastAsia="Times New Roman"/>
        </w:rPr>
      </w:pPr>
      <w:r>
        <w:rPr>
          <w:rFonts w:eastAsia="Times New Roman"/>
        </w:rPr>
        <w:t>-</w:t>
      </w:r>
      <w:r>
        <w:rPr>
          <w:rFonts w:eastAsia="Times New Roman"/>
        </w:rPr>
        <w:tab/>
      </w:r>
      <w:r w:rsidRPr="000D438C">
        <w:rPr>
          <w:rFonts w:eastAsia="Times New Roman"/>
        </w:rPr>
        <w:t xml:space="preserve">Subscribe to, during the API invoker onboarding. The CAPIF administrator uses the discovery policy and other enrolment information to generate an onboarding credential (OAuth2.0 access) of the API invoker. This credential and other CCF details (address, root CA certificate) are sent to the API invoker, so that it can reach out to CCF to initiate the onboarding (e.g., the API invoker becomes a valid CAPIF user). </w:t>
      </w:r>
    </w:p>
    <w:p w14:paraId="5834A247" w14:textId="77777777" w:rsidR="006C5F77" w:rsidRPr="000D438C" w:rsidRDefault="006C5F77" w:rsidP="006C5F77">
      <w:pPr>
        <w:pStyle w:val="B1"/>
        <w:rPr>
          <w:rFonts w:eastAsia="Times New Roman"/>
        </w:rPr>
      </w:pPr>
      <w:r>
        <w:rPr>
          <w:rFonts w:eastAsia="Times New Roman"/>
        </w:rPr>
        <w:t>-</w:t>
      </w:r>
      <w:r>
        <w:rPr>
          <w:rFonts w:eastAsia="Times New Roman"/>
        </w:rPr>
        <w:tab/>
      </w:r>
      <w:r w:rsidRPr="000D438C">
        <w:rPr>
          <w:rFonts w:eastAsia="Times New Roman"/>
        </w:rPr>
        <w:t xml:space="preserve">Discover and subsequently </w:t>
      </w:r>
      <w:proofErr w:type="gramStart"/>
      <w:r w:rsidRPr="000D438C">
        <w:rPr>
          <w:rFonts w:eastAsia="Times New Roman"/>
        </w:rPr>
        <w:t>access, once</w:t>
      </w:r>
      <w:proofErr w:type="gramEnd"/>
      <w:r w:rsidRPr="000D438C">
        <w:rPr>
          <w:rFonts w:eastAsia="Times New Roman"/>
        </w:rPr>
        <w:t xml:space="preserve"> API invoker gets onboarded. Upon receiving a discovery request from the API invoker with certain query information (i.e., criteria for discovery matching service APIs), the CCF will apply the discovery policy on the search results matching the query criteria and filter them accordingly. </w:t>
      </w:r>
    </w:p>
    <w:p w14:paraId="764261F8" w14:textId="77777777" w:rsidR="006C5F77" w:rsidRDefault="006C5F77" w:rsidP="006C5F77">
      <w:pPr>
        <w:spacing w:after="120"/>
        <w:jc w:val="both"/>
      </w:pPr>
      <w:r>
        <w:t xml:space="preserve">It is worth noting that 3GPP specifications do not provide details nor guidelines for discovery policy definition; actually, the policy format (information elements and constraints) is entirely to the operator discretion. </w:t>
      </w:r>
    </w:p>
    <w:p w14:paraId="6BB561AD" w14:textId="77777777" w:rsidR="006C5F77" w:rsidRDefault="006C5F77" w:rsidP="006C5F77">
      <w:pPr>
        <w:jc w:val="both"/>
      </w:pPr>
      <w:r>
        <w:t xml:space="preserve">When using the CAPIF as the framework to expose </w:t>
      </w:r>
      <w:proofErr w:type="spellStart"/>
      <w:r>
        <w:t>MnSs</w:t>
      </w:r>
      <w:proofErr w:type="spellEnd"/>
      <w:r>
        <w:t xml:space="preserve">, the external </w:t>
      </w:r>
      <w:proofErr w:type="spellStart"/>
      <w:r>
        <w:t>MnS</w:t>
      </w:r>
      <w:proofErr w:type="spellEnd"/>
      <w:r>
        <w:t xml:space="preserve"> consumer plays the role of API invoker, and the published API information corresponds to the </w:t>
      </w:r>
      <w:proofErr w:type="spellStart"/>
      <w:r>
        <w:t>MnS</w:t>
      </w:r>
      <w:proofErr w:type="spellEnd"/>
      <w:r>
        <w:t xml:space="preserve"> information published into CCF compliant with </w:t>
      </w:r>
      <w:proofErr w:type="spellStart"/>
      <w:r>
        <w:t>ServiceAPIDescription</w:t>
      </w:r>
      <w:proofErr w:type="spellEnd"/>
      <w:r>
        <w:t xml:space="preserve"> (clause 8.2.4.2.2 from [5]). Likewise, for the cases where CAPIF and 3GPP management system belong both to the same administrative domain, the 3GPP management system administrator [29] also acts as CAPIF administrator. </w:t>
      </w:r>
    </w:p>
    <w:p w14:paraId="287109FC" w14:textId="77777777" w:rsidR="006C5F77" w:rsidRDefault="006C5F77" w:rsidP="006C5F77">
      <w:pPr>
        <w:jc w:val="both"/>
      </w:pPr>
      <w:r>
        <w:t xml:space="preserve">However, there are two issues that deserve further analysis. </w:t>
      </w:r>
    </w:p>
    <w:p w14:paraId="1398BDD3" w14:textId="77777777" w:rsidR="006C5F77" w:rsidRDefault="006C5F77" w:rsidP="006C5F77">
      <w:pPr>
        <w:spacing w:after="120"/>
        <w:jc w:val="both"/>
      </w:pPr>
      <w:r>
        <w:t xml:space="preserve">On the one hand, it is needed to discuss how 3GPP management system can help define discovery policies for each external </w:t>
      </w:r>
      <w:proofErr w:type="spellStart"/>
      <w:r>
        <w:t>MnS</w:t>
      </w:r>
      <w:proofErr w:type="spellEnd"/>
      <w:r>
        <w:t xml:space="preserve"> consumer. The aim of these policies is to limit their visibility over the published </w:t>
      </w:r>
      <w:proofErr w:type="spellStart"/>
      <w:r>
        <w:t>MnS</w:t>
      </w:r>
      <w:proofErr w:type="spellEnd"/>
      <w:r>
        <w:t xml:space="preserve"> information, either at onboarding time (when the external </w:t>
      </w:r>
      <w:proofErr w:type="spellStart"/>
      <w:r>
        <w:t>MnS</w:t>
      </w:r>
      <w:proofErr w:type="spellEnd"/>
      <w:r>
        <w:t xml:space="preserve"> consumer becomes an onboarded API invoker) or at operation time (when the external </w:t>
      </w:r>
      <w:proofErr w:type="spellStart"/>
      <w:r>
        <w:t>MnS</w:t>
      </w:r>
      <w:proofErr w:type="spellEnd"/>
      <w:r>
        <w:t xml:space="preserve"> consumer issues discovery requests). The discovery policies can define filters at two levels: </w:t>
      </w:r>
    </w:p>
    <w:p w14:paraId="65B700BF" w14:textId="77777777" w:rsidR="006C5F77" w:rsidRPr="00EB1D76" w:rsidRDefault="006C5F77" w:rsidP="006C5F77">
      <w:pPr>
        <w:pStyle w:val="B1"/>
        <w:rPr>
          <w:rFonts w:eastAsia="Times New Roman"/>
        </w:rPr>
      </w:pPr>
      <w:r>
        <w:rPr>
          <w:rFonts w:eastAsia="Times New Roman"/>
        </w:rPr>
        <w:t>-</w:t>
      </w:r>
      <w:r>
        <w:rPr>
          <w:rFonts w:eastAsia="Times New Roman"/>
        </w:rPr>
        <w:tab/>
      </w:r>
      <w:r w:rsidRPr="00EB1D76">
        <w:rPr>
          <w:rFonts w:eastAsia="Times New Roman"/>
        </w:rPr>
        <w:t xml:space="preserve">First, the policy allows configuring which resources are made discoverable to the external </w:t>
      </w:r>
      <w:proofErr w:type="spellStart"/>
      <w:r w:rsidRPr="00EB1D76">
        <w:rPr>
          <w:rFonts w:eastAsia="Times New Roman"/>
        </w:rPr>
        <w:t>MnS</w:t>
      </w:r>
      <w:proofErr w:type="spellEnd"/>
      <w:r w:rsidRPr="00EB1D76">
        <w:rPr>
          <w:rFonts w:eastAsia="Times New Roman"/>
        </w:rPr>
        <w:t xml:space="preserve"> consumer. For each MOI which is under the management scope of the published </w:t>
      </w:r>
      <w:proofErr w:type="spellStart"/>
      <w:r w:rsidRPr="00EB1D76">
        <w:rPr>
          <w:rFonts w:eastAsia="Times New Roman"/>
        </w:rPr>
        <w:t>MnS</w:t>
      </w:r>
      <w:proofErr w:type="spellEnd"/>
      <w:r w:rsidRPr="00EB1D76">
        <w:rPr>
          <w:rFonts w:eastAsia="Times New Roman"/>
        </w:rPr>
        <w:t xml:space="preserve">, the policy specifies whether the MOI is visible or not. </w:t>
      </w:r>
    </w:p>
    <w:p w14:paraId="38A488F6" w14:textId="77777777" w:rsidR="006C5F77" w:rsidRPr="00EB1D76" w:rsidRDefault="006C5F77" w:rsidP="006C5F77">
      <w:pPr>
        <w:pStyle w:val="B1"/>
        <w:rPr>
          <w:rFonts w:eastAsia="Times New Roman"/>
        </w:rPr>
      </w:pPr>
      <w:r>
        <w:rPr>
          <w:rFonts w:eastAsia="Times New Roman"/>
        </w:rPr>
        <w:t>-</w:t>
      </w:r>
      <w:r>
        <w:rPr>
          <w:rFonts w:eastAsia="Times New Roman"/>
        </w:rPr>
        <w:tab/>
      </w:r>
      <w:r w:rsidRPr="00EB1D76">
        <w:rPr>
          <w:rFonts w:eastAsia="Times New Roman"/>
        </w:rPr>
        <w:t xml:space="preserve">Secondly, for each visible MOI, the policy allows limiting what the external </w:t>
      </w:r>
      <w:proofErr w:type="spellStart"/>
      <w:r w:rsidRPr="00EB1D76">
        <w:rPr>
          <w:rFonts w:eastAsia="Times New Roman"/>
        </w:rPr>
        <w:t>MnS</w:t>
      </w:r>
      <w:proofErr w:type="spellEnd"/>
      <w:r w:rsidRPr="00EB1D76">
        <w:rPr>
          <w:rFonts w:eastAsia="Times New Roman"/>
        </w:rPr>
        <w:t xml:space="preserve"> consumer can see regarding:</w:t>
      </w:r>
    </w:p>
    <w:p w14:paraId="1B271C96" w14:textId="77777777" w:rsidR="006C5F77" w:rsidRPr="00EB1D76" w:rsidRDefault="006C5F77" w:rsidP="006C5F77">
      <w:pPr>
        <w:pStyle w:val="B2"/>
        <w:rPr>
          <w:rFonts w:eastAsia="Times New Roman"/>
        </w:rPr>
      </w:pPr>
      <w:r>
        <w:rPr>
          <w:rFonts w:eastAsia="Times New Roman"/>
        </w:rPr>
        <w:t>-</w:t>
      </w:r>
      <w:r>
        <w:rPr>
          <w:rFonts w:eastAsia="Times New Roman"/>
        </w:rPr>
        <w:tab/>
      </w:r>
      <w:r w:rsidRPr="00EB1D76">
        <w:rPr>
          <w:rFonts w:eastAsia="Times New Roman"/>
        </w:rPr>
        <w:t xml:space="preserve">Attributes supported by the MOI. </w:t>
      </w:r>
    </w:p>
    <w:p w14:paraId="46806A74" w14:textId="77777777" w:rsidR="006C5F77" w:rsidRPr="00EB1D76" w:rsidRDefault="006C5F77" w:rsidP="006C5F77">
      <w:pPr>
        <w:pStyle w:val="B2"/>
        <w:rPr>
          <w:rFonts w:eastAsia="Times New Roman"/>
        </w:rPr>
      </w:pPr>
      <w:r>
        <w:rPr>
          <w:rFonts w:eastAsia="Times New Roman"/>
        </w:rPr>
        <w:t>-</w:t>
      </w:r>
      <w:r>
        <w:rPr>
          <w:rFonts w:eastAsia="Times New Roman"/>
        </w:rPr>
        <w:tab/>
      </w:r>
      <w:r w:rsidRPr="00EB1D76">
        <w:rPr>
          <w:rFonts w:eastAsia="Times New Roman"/>
        </w:rPr>
        <w:t xml:space="preserve">CRUD operations and/or notifications associated to the MOI. </w:t>
      </w:r>
    </w:p>
    <w:p w14:paraId="4780B450" w14:textId="77777777" w:rsidR="006C5F77" w:rsidRPr="00EB1D76" w:rsidRDefault="006C5F77" w:rsidP="006C5F77">
      <w:pPr>
        <w:pStyle w:val="B2"/>
        <w:rPr>
          <w:rFonts w:eastAsia="Times New Roman"/>
        </w:rPr>
      </w:pPr>
      <w:r>
        <w:rPr>
          <w:rFonts w:eastAsia="Times New Roman"/>
        </w:rPr>
        <w:t>-</w:t>
      </w:r>
      <w:r>
        <w:rPr>
          <w:rFonts w:eastAsia="Times New Roman"/>
        </w:rPr>
        <w:tab/>
      </w:r>
      <w:r w:rsidRPr="00EB1D76">
        <w:rPr>
          <w:rFonts w:eastAsia="Times New Roman"/>
        </w:rPr>
        <w:t xml:space="preserve">Management data, e.g. performance and fault information, associated to the MOI. </w:t>
      </w:r>
    </w:p>
    <w:p w14:paraId="5CCFA57F" w14:textId="20B518A1" w:rsidR="008B65C9" w:rsidRPr="00E628D8" w:rsidDel="00D411D8" w:rsidRDefault="006C5F77" w:rsidP="006C5F77">
      <w:pPr>
        <w:jc w:val="both"/>
        <w:rPr>
          <w:del w:id="3" w:author="Ericsson jaol" w:date="2024-08-05T18:03:00Z"/>
          <w:color w:val="000000" w:themeColor="text1"/>
          <w:lang w:eastAsia="zh-CN"/>
        </w:rPr>
      </w:pPr>
      <w:r>
        <w:t xml:space="preserve">On the other hand, it is needed to discuss how a defined discovery policy can be configured on the CCF, so that this policy </w:t>
      </w:r>
      <w:r w:rsidRPr="003F2733">
        <w:rPr>
          <w:color w:val="000000" w:themeColor="text1"/>
          <w:lang w:eastAsia="zh-CN"/>
        </w:rPr>
        <w:t xml:space="preserve">can be </w:t>
      </w:r>
      <w:r>
        <w:rPr>
          <w:color w:val="000000" w:themeColor="text1"/>
          <w:lang w:eastAsia="zh-CN"/>
        </w:rPr>
        <w:t xml:space="preserve">initially associated </w:t>
      </w:r>
      <w:r w:rsidRPr="003F2733">
        <w:rPr>
          <w:color w:val="000000" w:themeColor="text1"/>
          <w:lang w:eastAsia="zh-CN"/>
        </w:rPr>
        <w:t xml:space="preserve">to the API invoker during the enrolment phase. </w:t>
      </w:r>
      <w:r w:rsidRPr="003F2733">
        <w:rPr>
          <w:color w:val="000000" w:themeColor="text1"/>
        </w:rPr>
        <w:t xml:space="preserve">This </w:t>
      </w:r>
      <w:r>
        <w:rPr>
          <w:color w:val="000000" w:themeColor="text1"/>
        </w:rPr>
        <w:t>association allows</w:t>
      </w:r>
      <w:r w:rsidRPr="003F2733">
        <w:rPr>
          <w:color w:val="000000" w:themeColor="text1"/>
        </w:rPr>
        <w:t xml:space="preserve"> setting the visibility that this API invoker will have over its lifetime, from onboarding to offboarding, including all stages in between</w:t>
      </w:r>
      <w:ins w:id="4" w:author="Ericsson jaol" w:date="2024-08-05T17:59:00Z">
        <w:r w:rsidR="001D2781">
          <w:rPr>
            <w:color w:val="000000" w:themeColor="text1"/>
          </w:rPr>
          <w:t xml:space="preserve">; </w:t>
        </w:r>
      </w:ins>
      <w:del w:id="5" w:author="Ericsson jaol" w:date="2024-08-05T17:59:00Z">
        <w:r w:rsidRPr="003F2733" w:rsidDel="001D2781">
          <w:rPr>
            <w:color w:val="000000" w:themeColor="text1"/>
          </w:rPr>
          <w:delText xml:space="preserve">. </w:delText>
        </w:r>
      </w:del>
      <w:ins w:id="6" w:author="Ericsson jaol" w:date="2024-08-05T17:59:00Z">
        <w:r w:rsidR="001D2781">
          <w:rPr>
            <w:color w:val="000000" w:themeColor="text1"/>
          </w:rPr>
          <w:t>i</w:t>
        </w:r>
      </w:ins>
      <w:del w:id="7" w:author="Ericsson jaol" w:date="2024-08-05T17:59:00Z">
        <w:r w:rsidDel="001D2781">
          <w:rPr>
            <w:color w:val="000000" w:themeColor="text1"/>
          </w:rPr>
          <w:delText>I</w:delText>
        </w:r>
      </w:del>
      <w:r>
        <w:rPr>
          <w:color w:val="000000" w:themeColor="text1"/>
        </w:rPr>
        <w:t>f needed, the policy can be updated over the API invoker’s lifetime. The policy configuration can be done</w:t>
      </w:r>
      <w:ins w:id="8" w:author="Ericsson jaol" w:date="2024-08-05T17:55:00Z">
        <w:r w:rsidR="008B65C9">
          <w:rPr>
            <w:color w:val="000000" w:themeColor="text1"/>
          </w:rPr>
          <w:t xml:space="preserve">, </w:t>
        </w:r>
      </w:ins>
      <w:del w:id="9" w:author="Ericsson jaol" w:date="2024-08-05T17:55:00Z">
        <w:r w:rsidDel="008B65C9">
          <w:rPr>
            <w:color w:val="000000" w:themeColor="text1"/>
          </w:rPr>
          <w:delText xml:space="preserve"> through OAuth2.0 access token, by mapping discovery policy into token scope values. </w:delText>
        </w:r>
      </w:del>
      <w:ins w:id="10" w:author="Ericsson jaol" w:date="2024-08-05T17:55:00Z">
        <w:r w:rsidR="008B65C9" w:rsidRPr="008B65C9">
          <w:rPr>
            <w:color w:val="000000" w:themeColor="text1"/>
            <w:lang w:eastAsia="zh-CN"/>
          </w:rPr>
          <w:t>for example by the CAPIF administrator, for the cases where this administrator is also administrator of the 3GPP management system (see TS 28.319 [29]).</w:t>
        </w:r>
      </w:ins>
      <w:ins w:id="11" w:author="Ericsson jaol" w:date="2024-08-05T17:59:00Z">
        <w:r w:rsidR="009D1F6D">
          <w:rPr>
            <w:color w:val="000000" w:themeColor="text1"/>
            <w:lang w:eastAsia="zh-CN"/>
          </w:rPr>
          <w:t xml:space="preserve"> </w:t>
        </w:r>
      </w:ins>
      <w:ins w:id="12" w:author="Ericsson jaol" w:date="2024-08-05T18:03:00Z">
        <w:r w:rsidR="008D219D">
          <w:rPr>
            <w:color w:val="000000" w:themeColor="text1"/>
            <w:lang w:eastAsia="zh-CN"/>
          </w:rPr>
          <w:t>This configuration will allow CCF to be prepared for authorization use case (see clause 5.1.4), where OAuth2.0 access tokens</w:t>
        </w:r>
        <w:r w:rsidR="00D411D8">
          <w:rPr>
            <w:color w:val="000000" w:themeColor="text1"/>
            <w:lang w:eastAsia="zh-CN"/>
          </w:rPr>
          <w:t xml:space="preserve"> will be issued.  </w:t>
        </w:r>
      </w:ins>
    </w:p>
    <w:p w14:paraId="43B4869A" w14:textId="77777777" w:rsidR="009F0D54" w:rsidRDefault="009F0D54" w:rsidP="009F0D54">
      <w:pPr>
        <w:jc w:val="both"/>
        <w:rPr>
          <w:b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A01E02" w14:paraId="7C4F42C9" w14:textId="77777777" w:rsidTr="00363941">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D33EE70" w14:textId="18508483" w:rsidR="00A01E02" w:rsidRDefault="00A01E02" w:rsidP="00363941">
            <w:pPr>
              <w:overflowPunct w:val="0"/>
              <w:autoSpaceDE w:val="0"/>
              <w:autoSpaceDN w:val="0"/>
              <w:adjustRightInd w:val="0"/>
              <w:jc w:val="center"/>
              <w:rPr>
                <w:rFonts w:ascii="Arial" w:hAnsi="Arial" w:cs="Arial"/>
                <w:b/>
                <w:bCs/>
                <w:sz w:val="28"/>
                <w:szCs w:val="28"/>
              </w:rPr>
            </w:pPr>
            <w:r>
              <w:rPr>
                <w:rFonts w:ascii="Arial" w:hAnsi="Arial" w:cs="Arial"/>
                <w:b/>
                <w:sz w:val="36"/>
                <w:szCs w:val="44"/>
              </w:rPr>
              <w:lastRenderedPageBreak/>
              <w:t>2</w:t>
            </w:r>
            <w:r w:rsidRPr="00A01E02">
              <w:rPr>
                <w:rFonts w:ascii="Arial" w:hAnsi="Arial" w:cs="Arial"/>
                <w:b/>
                <w:sz w:val="36"/>
                <w:szCs w:val="44"/>
                <w:vertAlign w:val="superscript"/>
              </w:rPr>
              <w:t>nd</w:t>
            </w:r>
            <w:r>
              <w:rPr>
                <w:rFonts w:ascii="Arial" w:hAnsi="Arial" w:cs="Arial"/>
                <w:b/>
                <w:sz w:val="36"/>
                <w:szCs w:val="44"/>
              </w:rPr>
              <w:t xml:space="preserve"> Change</w:t>
            </w:r>
          </w:p>
        </w:tc>
      </w:tr>
    </w:tbl>
    <w:p w14:paraId="62C51434" w14:textId="77777777" w:rsidR="00A01E02" w:rsidRDefault="00A01E02" w:rsidP="009F0D54">
      <w:pPr>
        <w:jc w:val="both"/>
        <w:rPr>
          <w:bCs/>
        </w:rPr>
      </w:pPr>
    </w:p>
    <w:p w14:paraId="322ACDDD" w14:textId="77777777" w:rsidR="00272851" w:rsidRDefault="00272851" w:rsidP="00272851">
      <w:pPr>
        <w:pStyle w:val="Heading4"/>
      </w:pPr>
      <w:bookmarkStart w:id="13" w:name="_Toc168331759"/>
      <w:r>
        <w:t>5.1.3.2</w:t>
      </w:r>
      <w:r>
        <w:tab/>
      </w:r>
      <w:r w:rsidRPr="00F1699B">
        <w:t>Potential</w:t>
      </w:r>
      <w:r>
        <w:t xml:space="preserve"> requirements</w:t>
      </w:r>
      <w:bookmarkEnd w:id="13"/>
    </w:p>
    <w:p w14:paraId="2F2872C6" w14:textId="77777777" w:rsidR="00272851" w:rsidRDefault="00272851" w:rsidP="00272851">
      <w:pPr>
        <w:jc w:val="both"/>
        <w:rPr>
          <w:bCs/>
        </w:rPr>
      </w:pPr>
      <w:r>
        <w:rPr>
          <w:b/>
        </w:rPr>
        <w:t xml:space="preserve">PREQ-FS_MExpo-Disc-01: </w:t>
      </w:r>
      <w:r>
        <w:rPr>
          <w:bCs/>
        </w:rPr>
        <w:t xml:space="preserve">The 3GPP management system shall provide the capability to configure which MOIs, among those ones that are within the scope of a published </w:t>
      </w:r>
      <w:proofErr w:type="spellStart"/>
      <w:r>
        <w:rPr>
          <w:bCs/>
        </w:rPr>
        <w:t>MnSs</w:t>
      </w:r>
      <w:proofErr w:type="spellEnd"/>
      <w:r>
        <w:rPr>
          <w:bCs/>
        </w:rPr>
        <w:t xml:space="preserve">, are visible to an external </w:t>
      </w:r>
      <w:proofErr w:type="spellStart"/>
      <w:r>
        <w:rPr>
          <w:bCs/>
        </w:rPr>
        <w:t>MnS</w:t>
      </w:r>
      <w:proofErr w:type="spellEnd"/>
      <w:r>
        <w:rPr>
          <w:bCs/>
        </w:rPr>
        <w:t xml:space="preserve"> consumer. The filtered set of MOIs is referred to as discoverable MOIs.</w:t>
      </w:r>
    </w:p>
    <w:p w14:paraId="3DC7E774" w14:textId="77777777" w:rsidR="00272851" w:rsidRDefault="00272851" w:rsidP="00272851">
      <w:pPr>
        <w:jc w:val="both"/>
        <w:rPr>
          <w:bCs/>
        </w:rPr>
      </w:pPr>
      <w:r>
        <w:rPr>
          <w:b/>
        </w:rPr>
        <w:t xml:space="preserve">PREQ-FS_MExpo-Disc-02: </w:t>
      </w:r>
      <w:r>
        <w:rPr>
          <w:bCs/>
        </w:rPr>
        <w:t xml:space="preserve">The 3GPP management system shall provide the capability to configure, for a discoverable MOI, which attributes supported by this MOI are visible to an external </w:t>
      </w:r>
      <w:proofErr w:type="spellStart"/>
      <w:r>
        <w:rPr>
          <w:bCs/>
        </w:rPr>
        <w:t>MnS</w:t>
      </w:r>
      <w:proofErr w:type="spellEnd"/>
      <w:r>
        <w:rPr>
          <w:bCs/>
        </w:rPr>
        <w:t xml:space="preserve"> consumer. </w:t>
      </w:r>
    </w:p>
    <w:p w14:paraId="39071898" w14:textId="77777777" w:rsidR="00272851" w:rsidRDefault="00272851" w:rsidP="00272851">
      <w:pPr>
        <w:jc w:val="both"/>
        <w:rPr>
          <w:bCs/>
        </w:rPr>
      </w:pPr>
      <w:r>
        <w:rPr>
          <w:b/>
        </w:rPr>
        <w:t xml:space="preserve">PREQ-FS_MExpo-Disc-03: </w:t>
      </w:r>
      <w:r>
        <w:rPr>
          <w:bCs/>
        </w:rPr>
        <w:t xml:space="preserve">The 3GPP management system shall provide the capability to configure, for a discoverable MOI, which CRUD operations associated to this MOI are visible to an external </w:t>
      </w:r>
      <w:proofErr w:type="spellStart"/>
      <w:r>
        <w:rPr>
          <w:bCs/>
        </w:rPr>
        <w:t>MnS</w:t>
      </w:r>
      <w:proofErr w:type="spellEnd"/>
      <w:r>
        <w:rPr>
          <w:bCs/>
        </w:rPr>
        <w:t xml:space="preserve"> consumer. </w:t>
      </w:r>
    </w:p>
    <w:p w14:paraId="604755AF" w14:textId="77777777" w:rsidR="00272851" w:rsidRDefault="00272851" w:rsidP="00272851">
      <w:pPr>
        <w:jc w:val="both"/>
        <w:rPr>
          <w:bCs/>
        </w:rPr>
      </w:pPr>
      <w:r>
        <w:rPr>
          <w:b/>
        </w:rPr>
        <w:t xml:space="preserve">PREQ-FS_MExpo-Disc-04: </w:t>
      </w:r>
      <w:r>
        <w:rPr>
          <w:bCs/>
        </w:rPr>
        <w:t xml:space="preserve">The 3GPP management system shall provide the capability to configure, for a discoverable MOI, which notifications associated to this MOI are visible to an external </w:t>
      </w:r>
      <w:proofErr w:type="spellStart"/>
      <w:r>
        <w:rPr>
          <w:bCs/>
        </w:rPr>
        <w:t>MnS</w:t>
      </w:r>
      <w:proofErr w:type="spellEnd"/>
      <w:r>
        <w:rPr>
          <w:bCs/>
        </w:rPr>
        <w:t xml:space="preserve"> consumer. </w:t>
      </w:r>
    </w:p>
    <w:p w14:paraId="2BAF0BF1" w14:textId="77777777" w:rsidR="00272851" w:rsidRDefault="00272851" w:rsidP="00272851">
      <w:pPr>
        <w:jc w:val="both"/>
        <w:rPr>
          <w:bCs/>
        </w:rPr>
      </w:pPr>
      <w:r>
        <w:rPr>
          <w:b/>
        </w:rPr>
        <w:t xml:space="preserve">PREQ-FS_MExpo-Disc-05: </w:t>
      </w:r>
      <w:r>
        <w:rPr>
          <w:bCs/>
        </w:rPr>
        <w:t xml:space="preserve">The 3GPP management system shall provide the capability to configure, for a discoverable MOI, which management data associated to this MOI are visible to an external </w:t>
      </w:r>
      <w:proofErr w:type="spellStart"/>
      <w:r>
        <w:rPr>
          <w:bCs/>
        </w:rPr>
        <w:t>MnS</w:t>
      </w:r>
      <w:proofErr w:type="spellEnd"/>
      <w:r>
        <w:rPr>
          <w:bCs/>
        </w:rPr>
        <w:t xml:space="preserve"> consumer. </w:t>
      </w:r>
    </w:p>
    <w:p w14:paraId="7569EF92" w14:textId="77777777" w:rsidR="00272851" w:rsidRPr="00977F2A" w:rsidRDefault="00272851" w:rsidP="00272851">
      <w:pPr>
        <w:pStyle w:val="EditorsNote"/>
        <w:ind w:left="0" w:firstLine="0"/>
        <w:rPr>
          <w:color w:val="000000" w:themeColor="text1"/>
        </w:rPr>
      </w:pPr>
      <w:r w:rsidRPr="00C35760">
        <w:rPr>
          <w:bCs/>
          <w:color w:val="000000" w:themeColor="text1"/>
        </w:rPr>
        <w:t xml:space="preserve">NOTE: The above listed requirements are based on those originally defined </w:t>
      </w:r>
      <w:r>
        <w:rPr>
          <w:color w:val="000000" w:themeColor="text1"/>
        </w:rPr>
        <w:t xml:space="preserve">in 3GPP TS 28.319 [29], but now applicable for external </w:t>
      </w:r>
      <w:proofErr w:type="spellStart"/>
      <w:r>
        <w:rPr>
          <w:color w:val="000000" w:themeColor="text1"/>
        </w:rPr>
        <w:t>MnS</w:t>
      </w:r>
      <w:proofErr w:type="spellEnd"/>
      <w:r>
        <w:rPr>
          <w:color w:val="000000" w:themeColor="text1"/>
        </w:rPr>
        <w:t xml:space="preserve"> consumers.</w:t>
      </w:r>
    </w:p>
    <w:p w14:paraId="62C523E8" w14:textId="3A9E7B65" w:rsidR="009F0D54" w:rsidRDefault="00272851" w:rsidP="009F0D54">
      <w:pPr>
        <w:jc w:val="both"/>
        <w:rPr>
          <w:ins w:id="14" w:author="Ericsson jaol" w:date="2024-08-05T11:21:00Z"/>
          <w:bCs/>
        </w:rPr>
      </w:pPr>
      <w:r>
        <w:rPr>
          <w:b/>
        </w:rPr>
        <w:t xml:space="preserve">PREQ-FS_MExpo-Disc-06: </w:t>
      </w:r>
      <w:r>
        <w:rPr>
          <w:bCs/>
        </w:rPr>
        <w:t>The 3GPP management system shall</w:t>
      </w:r>
      <w:ins w:id="15" w:author="Ericsson jaol" w:date="2024-08-05T11:17:00Z">
        <w:r w:rsidR="0020078D">
          <w:rPr>
            <w:bCs/>
          </w:rPr>
          <w:t xml:space="preserve"> </w:t>
        </w:r>
        <w:r w:rsidR="00BF63F6">
          <w:rPr>
            <w:bCs/>
          </w:rPr>
          <w:t>make sure that granularit</w:t>
        </w:r>
      </w:ins>
      <w:ins w:id="16" w:author="Ericsson jaol" w:date="2024-08-05T11:18:00Z">
        <w:r w:rsidR="00BF63F6">
          <w:rPr>
            <w:bCs/>
          </w:rPr>
          <w:t xml:space="preserve">y </w:t>
        </w:r>
        <w:r w:rsidR="0008051B">
          <w:rPr>
            <w:bCs/>
          </w:rPr>
          <w:t>of discoverable MOIs</w:t>
        </w:r>
      </w:ins>
      <w:ins w:id="17" w:author="Ericsson jaol" w:date="2024-08-05T11:20:00Z">
        <w:r w:rsidR="00C11803">
          <w:rPr>
            <w:bCs/>
          </w:rPr>
          <w:t xml:space="preserve"> is appropriate for </w:t>
        </w:r>
      </w:ins>
      <w:ins w:id="18" w:author="Ericsson jaol" w:date="2024-08-05T11:25:00Z">
        <w:r w:rsidR="00F95E3E">
          <w:rPr>
            <w:bCs/>
          </w:rPr>
          <w:t xml:space="preserve">generating </w:t>
        </w:r>
      </w:ins>
      <w:ins w:id="19" w:author="Ericsson jaol" w:date="2024-08-05T11:20:00Z">
        <w:r w:rsidR="00C11803">
          <w:rPr>
            <w:bCs/>
          </w:rPr>
          <w:t>OAuth2.0 access tokens</w:t>
        </w:r>
      </w:ins>
      <w:ins w:id="20" w:author="Ericsson jaol" w:date="2024-08-05T11:21:00Z">
        <w:r w:rsidR="00C11803">
          <w:rPr>
            <w:bCs/>
          </w:rPr>
          <w:t>.</w:t>
        </w:r>
      </w:ins>
      <w:del w:id="21" w:author="Ericsson jaol" w:date="2024-08-05T11:04:00Z">
        <w:r w:rsidDel="00D02E36">
          <w:rPr>
            <w:bCs/>
          </w:rPr>
          <w:delText xml:space="preserve"> </w:delText>
        </w:r>
      </w:del>
      <w:del w:id="22" w:author="Ericsson jaol" w:date="2024-08-05T11:21:00Z">
        <w:r w:rsidDel="00C11803">
          <w:rPr>
            <w:bCs/>
          </w:rPr>
          <w:delText xml:space="preserve">provide the means to map the configuration associated to discoverable MOIs to appropriate OAuth 2.0 access token.  </w:delText>
        </w:r>
      </w:del>
    </w:p>
    <w:p w14:paraId="4D52C241" w14:textId="04527ED5" w:rsidR="00CF7F28" w:rsidRDefault="00C11803" w:rsidP="00C11803">
      <w:pPr>
        <w:pStyle w:val="EditorsNote"/>
        <w:ind w:left="0" w:firstLine="0"/>
        <w:rPr>
          <w:ins w:id="23" w:author="Ericsson jaol" w:date="2024-08-05T11:29:00Z"/>
          <w:bCs/>
          <w:color w:val="000000" w:themeColor="text1"/>
        </w:rPr>
      </w:pPr>
      <w:ins w:id="24" w:author="Ericsson jaol" w:date="2024-08-05T11:21:00Z">
        <w:r w:rsidRPr="00C35760">
          <w:rPr>
            <w:bCs/>
            <w:color w:val="000000" w:themeColor="text1"/>
          </w:rPr>
          <w:t xml:space="preserve">NOTE: </w:t>
        </w:r>
        <w:r>
          <w:rPr>
            <w:bCs/>
            <w:color w:val="000000" w:themeColor="text1"/>
          </w:rPr>
          <w:t xml:space="preserve">OAuth2.0 access tokens are </w:t>
        </w:r>
      </w:ins>
      <w:ins w:id="25" w:author="Ericsson jaol" w:date="2024-08-05T11:25:00Z">
        <w:r w:rsidR="00F95E3E">
          <w:rPr>
            <w:bCs/>
            <w:color w:val="000000" w:themeColor="text1"/>
          </w:rPr>
          <w:t xml:space="preserve">generated </w:t>
        </w:r>
      </w:ins>
      <w:ins w:id="26" w:author="Ericsson jaol" w:date="2024-08-05T11:30:00Z">
        <w:r w:rsidR="00CF7F28">
          <w:rPr>
            <w:bCs/>
            <w:color w:val="000000" w:themeColor="text1"/>
          </w:rPr>
          <w:t>and used during authorization use case</w:t>
        </w:r>
      </w:ins>
      <w:ins w:id="27" w:author="Ericsson jaol" w:date="2024-08-05T11:21:00Z">
        <w:r w:rsidR="00900C9B">
          <w:rPr>
            <w:bCs/>
            <w:color w:val="000000" w:themeColor="text1"/>
          </w:rPr>
          <w:t xml:space="preserve"> (see clause 5.1.4</w:t>
        </w:r>
      </w:ins>
      <w:ins w:id="28" w:author="Ericsson jaol" w:date="2024-08-05T11:31:00Z">
        <w:r w:rsidR="00167CE9">
          <w:rPr>
            <w:bCs/>
            <w:color w:val="000000" w:themeColor="text1"/>
          </w:rPr>
          <w:t xml:space="preserve">). Authorization </w:t>
        </w:r>
      </w:ins>
      <w:ins w:id="29" w:author="Ericsson jaol" w:date="2024-08-05T11:34:00Z">
        <w:r w:rsidR="008A642A">
          <w:rPr>
            <w:bCs/>
            <w:color w:val="000000" w:themeColor="text1"/>
          </w:rPr>
          <w:t xml:space="preserve">follows discovery, which means access token </w:t>
        </w:r>
        <w:r w:rsidR="00784AC8">
          <w:rPr>
            <w:bCs/>
            <w:color w:val="000000" w:themeColor="text1"/>
          </w:rPr>
          <w:t>grant access to discoverable MOIs</w:t>
        </w:r>
        <w:r w:rsidR="0091236C">
          <w:rPr>
            <w:bCs/>
            <w:color w:val="000000" w:themeColor="text1"/>
          </w:rPr>
          <w:t xml:space="preserve">, </w:t>
        </w:r>
      </w:ins>
      <w:ins w:id="30" w:author="Ericsson jaol" w:date="2024-08-05T11:35:00Z">
        <w:r w:rsidR="0091236C">
          <w:rPr>
            <w:bCs/>
            <w:color w:val="000000" w:themeColor="text1"/>
          </w:rPr>
          <w:t>i.e. discoverable resources.</w:t>
        </w:r>
      </w:ins>
      <w:ins w:id="31" w:author="Ericsson jaol" w:date="2024-08-05T11:34:00Z">
        <w:r w:rsidR="00784AC8">
          <w:rPr>
            <w:bCs/>
            <w:color w:val="000000" w:themeColor="text1"/>
          </w:rPr>
          <w:t xml:space="preserve"> </w:t>
        </w:r>
      </w:ins>
      <w:ins w:id="32" w:author="Ericsson jaol" w:date="2024-08-05T11:36:00Z">
        <w:r w:rsidR="000C1033">
          <w:rPr>
            <w:bCs/>
            <w:color w:val="000000" w:themeColor="text1"/>
          </w:rPr>
          <w:t>The granularity of discoverable MOIs</w:t>
        </w:r>
      </w:ins>
      <w:ins w:id="33" w:author="Ericsson jaol" w:date="2024-08-05T11:37:00Z">
        <w:r w:rsidR="00AD1EC1">
          <w:rPr>
            <w:bCs/>
            <w:color w:val="000000" w:themeColor="text1"/>
          </w:rPr>
          <w:t xml:space="preserve"> shall be such that </w:t>
        </w:r>
        <w:r w:rsidR="00D44C30">
          <w:rPr>
            <w:bCs/>
            <w:color w:val="000000" w:themeColor="text1"/>
          </w:rPr>
          <w:t xml:space="preserve">access tokens can be generated </w:t>
        </w:r>
        <w:r w:rsidR="00EC1FB4">
          <w:rPr>
            <w:bCs/>
            <w:color w:val="000000" w:themeColor="text1"/>
          </w:rPr>
          <w:t xml:space="preserve">during authorization use case (see clause 5.1.4). </w:t>
        </w:r>
      </w:ins>
      <w:ins w:id="34" w:author="Ericsson jaol" w:date="2024-08-05T11:36:00Z">
        <w:r w:rsidR="00E7612D">
          <w:rPr>
            <w:bCs/>
            <w:color w:val="000000" w:themeColor="text1"/>
          </w:rPr>
          <w:t xml:space="preserve"> </w:t>
        </w:r>
      </w:ins>
    </w:p>
    <w:p w14:paraId="2ED7F998" w14:textId="77777777" w:rsidR="00821C03" w:rsidRDefault="00821C03" w:rsidP="009F0D54">
      <w:pPr>
        <w:jc w:val="both"/>
        <w:rPr>
          <w:ins w:id="35" w:author="Ericsson jaol" w:date="2024-08-05T11:02:00Z"/>
          <w:b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821C03" w14:paraId="67C795EF" w14:textId="77777777" w:rsidTr="00363941">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03FB9CC" w14:textId="5785EF03" w:rsidR="00821C03" w:rsidRDefault="00821C03" w:rsidP="00363941">
            <w:pPr>
              <w:overflowPunct w:val="0"/>
              <w:autoSpaceDE w:val="0"/>
              <w:autoSpaceDN w:val="0"/>
              <w:adjustRightInd w:val="0"/>
              <w:jc w:val="center"/>
              <w:rPr>
                <w:rFonts w:ascii="Arial" w:hAnsi="Arial" w:cs="Arial"/>
                <w:b/>
                <w:bCs/>
                <w:sz w:val="28"/>
                <w:szCs w:val="28"/>
              </w:rPr>
            </w:pPr>
            <w:r>
              <w:rPr>
                <w:rFonts w:ascii="Arial" w:hAnsi="Arial" w:cs="Arial"/>
                <w:b/>
                <w:sz w:val="36"/>
                <w:szCs w:val="44"/>
              </w:rPr>
              <w:t>2</w:t>
            </w:r>
            <w:r w:rsidRPr="00821C03">
              <w:rPr>
                <w:rFonts w:ascii="Arial" w:hAnsi="Arial" w:cs="Arial"/>
                <w:b/>
                <w:sz w:val="36"/>
                <w:szCs w:val="44"/>
                <w:vertAlign w:val="superscript"/>
              </w:rPr>
              <w:t>nd</w:t>
            </w:r>
            <w:r>
              <w:rPr>
                <w:rFonts w:ascii="Arial" w:hAnsi="Arial" w:cs="Arial"/>
                <w:b/>
                <w:sz w:val="36"/>
                <w:szCs w:val="44"/>
              </w:rPr>
              <w:t xml:space="preserve"> Change</w:t>
            </w:r>
          </w:p>
        </w:tc>
      </w:tr>
    </w:tbl>
    <w:p w14:paraId="2262758C" w14:textId="77777777" w:rsidR="00821C03" w:rsidRDefault="00821C03" w:rsidP="009F0D54">
      <w:pPr>
        <w:jc w:val="both"/>
        <w:rPr>
          <w:bCs/>
        </w:rPr>
      </w:pPr>
    </w:p>
    <w:p w14:paraId="00ACB425" w14:textId="77777777" w:rsidR="009F0D54" w:rsidRPr="007837C8" w:rsidRDefault="009F0D54" w:rsidP="009F0D54">
      <w:pPr>
        <w:pStyle w:val="Heading4"/>
      </w:pPr>
      <w:bookmarkStart w:id="36" w:name="_Toc168331760"/>
      <w:r>
        <w:t>5</w:t>
      </w:r>
      <w:r w:rsidRPr="007837C8">
        <w:t>.</w:t>
      </w:r>
      <w:r>
        <w:t>1.3.3</w:t>
      </w:r>
      <w:r w:rsidRPr="007837C8">
        <w:tab/>
        <w:t>Potential solutions</w:t>
      </w:r>
      <w:bookmarkEnd w:id="36"/>
    </w:p>
    <w:p w14:paraId="7C87AFCD" w14:textId="77777777" w:rsidR="009F0D54" w:rsidRPr="00EA5506" w:rsidRDefault="009F0D54" w:rsidP="009F0D54">
      <w:pPr>
        <w:pStyle w:val="Heading5"/>
        <w:rPr>
          <w:lang w:val="en-US"/>
        </w:rPr>
      </w:pPr>
      <w:bookmarkStart w:id="37" w:name="_Toc168331761"/>
      <w:r>
        <w:rPr>
          <w:lang w:val="en-US"/>
        </w:rPr>
        <w:t>5</w:t>
      </w:r>
      <w:r w:rsidRPr="00EA5506">
        <w:rPr>
          <w:lang w:val="en-US"/>
        </w:rPr>
        <w:t>.</w:t>
      </w:r>
      <w:r>
        <w:rPr>
          <w:lang w:val="en-US"/>
        </w:rPr>
        <w:t>1.3.3</w:t>
      </w:r>
      <w:r w:rsidRPr="00EA5506">
        <w:rPr>
          <w:lang w:val="en-US"/>
        </w:rPr>
        <w:t>.</w:t>
      </w:r>
      <w:r>
        <w:rPr>
          <w:lang w:val="en-US"/>
        </w:rPr>
        <w:t>1</w:t>
      </w:r>
      <w:r w:rsidRPr="00EA5506">
        <w:rPr>
          <w:lang w:val="en-US"/>
        </w:rPr>
        <w:tab/>
      </w:r>
      <w:r w:rsidRPr="00D35187">
        <w:rPr>
          <w:lang w:val="en-US"/>
        </w:rPr>
        <w:t xml:space="preserve">Potential solution #1: Using </w:t>
      </w:r>
      <w:proofErr w:type="spellStart"/>
      <w:r w:rsidRPr="00D35187">
        <w:rPr>
          <w:lang w:val="en-US"/>
        </w:rPr>
        <w:t>AccessRule</w:t>
      </w:r>
      <w:proofErr w:type="spellEnd"/>
      <w:r w:rsidRPr="00D35187">
        <w:rPr>
          <w:lang w:val="en-US"/>
        </w:rPr>
        <w:t xml:space="preserve"> class for discovery policy</w:t>
      </w:r>
      <w:r w:rsidRPr="000D438C">
        <w:rPr>
          <w:sz w:val="24"/>
          <w:lang w:val="en-US"/>
        </w:rPr>
        <w:t xml:space="preserve"> definition</w:t>
      </w:r>
      <w:bookmarkEnd w:id="37"/>
    </w:p>
    <w:p w14:paraId="7C704CCC" w14:textId="77777777" w:rsidR="009F0D54" w:rsidRPr="00D35187" w:rsidRDefault="009F0D54" w:rsidP="009F0D54">
      <w:pPr>
        <w:pStyle w:val="Heading6"/>
        <w:rPr>
          <w:rFonts w:eastAsia="Times New Roman"/>
        </w:rPr>
      </w:pPr>
      <w:bookmarkStart w:id="38" w:name="_Toc168331762"/>
      <w:r w:rsidRPr="00D35187">
        <w:rPr>
          <w:rFonts w:eastAsia="Times New Roman"/>
        </w:rPr>
        <w:t>5.1.3.3.1.1</w:t>
      </w:r>
      <w:r w:rsidRPr="00D35187">
        <w:rPr>
          <w:rFonts w:eastAsia="Times New Roman"/>
        </w:rPr>
        <w:tab/>
        <w:t>Introduction</w:t>
      </w:r>
      <w:bookmarkEnd w:id="38"/>
    </w:p>
    <w:p w14:paraId="7B3F271E" w14:textId="77777777" w:rsidR="009F0D54" w:rsidRDefault="009F0D54" w:rsidP="009F0D54">
      <w:pPr>
        <w:pStyle w:val="EditorsNote"/>
        <w:ind w:left="0" w:firstLine="0"/>
        <w:rPr>
          <w:color w:val="000000" w:themeColor="text1"/>
        </w:rPr>
      </w:pPr>
      <w:proofErr w:type="spellStart"/>
      <w:r>
        <w:rPr>
          <w:color w:val="000000" w:themeColor="text1"/>
        </w:rPr>
        <w:t>AccessRule</w:t>
      </w:r>
      <w:proofErr w:type="spellEnd"/>
      <w:r>
        <w:rPr>
          <w:color w:val="000000" w:themeColor="text1"/>
        </w:rPr>
        <w:t xml:space="preserve"> class (TS 28.319 [29], clause 7.3.3) enables providing granular control on what actions are visible over which resources, when certain conditions (filter criteria) are met. The table below provides a summary of the class attributes. </w:t>
      </w:r>
    </w:p>
    <w:tbl>
      <w:tblPr>
        <w:tblW w:w="2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8"/>
        <w:gridCol w:w="385"/>
      </w:tblGrid>
      <w:tr w:rsidR="009F0D54" w14:paraId="3832D976" w14:textId="77777777" w:rsidTr="003F6305">
        <w:trPr>
          <w:cantSplit/>
          <w:jc w:val="center"/>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40CC913A" w14:textId="77777777" w:rsidR="009F0D54" w:rsidRDefault="009F0D54" w:rsidP="003F6305">
            <w:pPr>
              <w:keepNext/>
              <w:keepLines/>
              <w:spacing w:after="0"/>
              <w:ind w:right="318"/>
              <w:jc w:val="center"/>
              <w:rPr>
                <w:rFonts w:ascii="Arial" w:hAnsi="Arial"/>
                <w:b/>
                <w:sz w:val="18"/>
                <w:lang w:eastAsia="en-GB"/>
              </w:rPr>
            </w:pPr>
            <w:r>
              <w:rPr>
                <w:rFonts w:ascii="Arial" w:hAnsi="Arial"/>
                <w:b/>
                <w:sz w:val="18"/>
                <w:lang w:eastAsia="en-GB"/>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02EC2422" w14:textId="77777777" w:rsidR="009F0D54" w:rsidRDefault="009F0D54" w:rsidP="003F6305">
            <w:pPr>
              <w:keepNext/>
              <w:keepLines/>
              <w:spacing w:after="0"/>
              <w:jc w:val="center"/>
              <w:rPr>
                <w:rFonts w:ascii="Arial" w:hAnsi="Arial"/>
                <w:b/>
                <w:sz w:val="18"/>
                <w:lang w:eastAsia="en-GB"/>
              </w:rPr>
            </w:pPr>
            <w:r>
              <w:rPr>
                <w:rFonts w:ascii="Arial" w:hAnsi="Arial"/>
                <w:b/>
                <w:sz w:val="18"/>
                <w:lang w:eastAsia="en-GB"/>
              </w:rPr>
              <w:t>S</w:t>
            </w:r>
          </w:p>
        </w:tc>
      </w:tr>
      <w:tr w:rsidR="009F0D54" w14:paraId="04E111CE" w14:textId="77777777" w:rsidTr="003F6305">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11CD44B0" w14:textId="77777777" w:rsidR="009F0D54" w:rsidRDefault="009F0D54" w:rsidP="003F6305">
            <w:pPr>
              <w:pStyle w:val="TAL"/>
              <w:rPr>
                <w:rFonts w:ascii="Courier New" w:hAnsi="Courier New" w:cs="Courier New"/>
                <w:lang w:eastAsia="en-GB"/>
              </w:rPr>
            </w:pPr>
            <w:proofErr w:type="spellStart"/>
            <w:r>
              <w:rPr>
                <w:rFonts w:ascii="Courier New" w:hAnsi="Courier New" w:cs="Courier New"/>
                <w:lang w:eastAsia="en-GB"/>
              </w:rPr>
              <w:t>ruleName</w:t>
            </w:r>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0AD0BCA1" w14:textId="77777777" w:rsidR="009F0D54" w:rsidRDefault="009F0D54" w:rsidP="003F6305">
            <w:pPr>
              <w:keepNext/>
              <w:keepLines/>
              <w:spacing w:after="0"/>
              <w:jc w:val="center"/>
              <w:rPr>
                <w:rFonts w:ascii="Arial" w:hAnsi="Arial"/>
                <w:sz w:val="18"/>
                <w:lang w:eastAsia="en-GB"/>
              </w:rPr>
            </w:pPr>
            <w:r>
              <w:rPr>
                <w:rFonts w:ascii="Arial" w:hAnsi="Arial"/>
                <w:sz w:val="18"/>
                <w:lang w:eastAsia="en-GB"/>
              </w:rPr>
              <w:t>M</w:t>
            </w:r>
          </w:p>
        </w:tc>
      </w:tr>
      <w:tr w:rsidR="009F0D54" w14:paraId="4CC99D1A" w14:textId="77777777" w:rsidTr="003F6305">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4974D0D8" w14:textId="77777777" w:rsidR="009F0D54" w:rsidRDefault="009F0D54" w:rsidP="003F6305">
            <w:pPr>
              <w:pStyle w:val="TAL"/>
              <w:rPr>
                <w:rFonts w:ascii="Courier New" w:hAnsi="Courier New" w:cs="Courier New"/>
                <w:lang w:eastAsia="en-GB"/>
              </w:rPr>
            </w:pPr>
            <w:proofErr w:type="spellStart"/>
            <w:r>
              <w:rPr>
                <w:rFonts w:ascii="Courier New" w:hAnsi="Courier New" w:cs="Courier New"/>
                <w:lang w:eastAsia="en-GB"/>
              </w:rPr>
              <w:t>dataNodeSelector</w:t>
            </w:r>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217CD379" w14:textId="77777777" w:rsidR="009F0D54" w:rsidRDefault="009F0D54" w:rsidP="003F6305">
            <w:pPr>
              <w:keepNext/>
              <w:keepLines/>
              <w:spacing w:after="0"/>
              <w:jc w:val="center"/>
              <w:rPr>
                <w:rFonts w:ascii="Arial" w:hAnsi="Arial"/>
                <w:sz w:val="18"/>
                <w:lang w:eastAsia="en-GB"/>
              </w:rPr>
            </w:pPr>
            <w:r>
              <w:rPr>
                <w:rFonts w:ascii="Arial" w:hAnsi="Arial"/>
                <w:sz w:val="18"/>
                <w:lang w:eastAsia="en-GB"/>
              </w:rPr>
              <w:t>M</w:t>
            </w:r>
          </w:p>
        </w:tc>
      </w:tr>
      <w:tr w:rsidR="009F0D54" w14:paraId="20C8FA40" w14:textId="77777777" w:rsidTr="003F6305">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6D9CC79C" w14:textId="77777777" w:rsidR="009F0D54" w:rsidRDefault="009F0D54" w:rsidP="003F6305">
            <w:pPr>
              <w:pStyle w:val="TAL"/>
              <w:rPr>
                <w:rFonts w:ascii="Courier New" w:hAnsi="Courier New" w:cs="Courier New"/>
                <w:lang w:eastAsia="en-GB"/>
              </w:rPr>
            </w:pPr>
            <w:r>
              <w:rPr>
                <w:rFonts w:ascii="Courier New" w:hAnsi="Courier New" w:cs="Courier New"/>
                <w:lang w:eastAsia="en-GB"/>
              </w:rPr>
              <w:t>operations</w:t>
            </w:r>
          </w:p>
        </w:tc>
        <w:tc>
          <w:tcPr>
            <w:tcW w:w="384" w:type="pct"/>
            <w:tcBorders>
              <w:top w:val="single" w:sz="4" w:space="0" w:color="auto"/>
              <w:left w:val="single" w:sz="4" w:space="0" w:color="auto"/>
              <w:bottom w:val="single" w:sz="4" w:space="0" w:color="auto"/>
              <w:right w:val="single" w:sz="4" w:space="0" w:color="auto"/>
            </w:tcBorders>
            <w:noWrap/>
            <w:hideMark/>
          </w:tcPr>
          <w:p w14:paraId="32A28B5B" w14:textId="77777777" w:rsidR="009F0D54" w:rsidRDefault="009F0D54" w:rsidP="003F6305">
            <w:pPr>
              <w:keepNext/>
              <w:keepLines/>
              <w:spacing w:after="0"/>
              <w:jc w:val="center"/>
              <w:rPr>
                <w:rFonts w:ascii="Arial" w:hAnsi="Arial"/>
                <w:sz w:val="18"/>
                <w:lang w:eastAsia="en-GB"/>
              </w:rPr>
            </w:pPr>
            <w:r>
              <w:rPr>
                <w:rFonts w:ascii="Arial" w:hAnsi="Arial"/>
                <w:sz w:val="18"/>
                <w:lang w:eastAsia="en-GB"/>
              </w:rPr>
              <w:t>M</w:t>
            </w:r>
          </w:p>
        </w:tc>
      </w:tr>
      <w:tr w:rsidR="009F0D54" w14:paraId="1CE8F2A2" w14:textId="77777777" w:rsidTr="003F6305">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59353B12" w14:textId="77777777" w:rsidR="009F0D54" w:rsidRDefault="009F0D54" w:rsidP="003F6305">
            <w:pPr>
              <w:pStyle w:val="TAL"/>
              <w:rPr>
                <w:rFonts w:ascii="Courier New" w:hAnsi="Courier New" w:cs="Courier New"/>
                <w:lang w:eastAsia="en-GB"/>
              </w:rPr>
            </w:pPr>
            <w:r>
              <w:rPr>
                <w:rFonts w:ascii="Courier New" w:hAnsi="Courier New" w:cs="Courier New"/>
                <w:lang w:eastAsia="en-GB"/>
              </w:rPr>
              <w:t>actions</w:t>
            </w:r>
          </w:p>
        </w:tc>
        <w:tc>
          <w:tcPr>
            <w:tcW w:w="384" w:type="pct"/>
            <w:tcBorders>
              <w:top w:val="single" w:sz="4" w:space="0" w:color="auto"/>
              <w:left w:val="single" w:sz="4" w:space="0" w:color="auto"/>
              <w:bottom w:val="single" w:sz="4" w:space="0" w:color="auto"/>
              <w:right w:val="single" w:sz="4" w:space="0" w:color="auto"/>
            </w:tcBorders>
            <w:noWrap/>
            <w:hideMark/>
          </w:tcPr>
          <w:p w14:paraId="6A2808DD" w14:textId="77777777" w:rsidR="009F0D54" w:rsidRDefault="009F0D54" w:rsidP="003F6305">
            <w:pPr>
              <w:keepNext/>
              <w:keepLines/>
              <w:spacing w:after="0"/>
              <w:jc w:val="center"/>
              <w:rPr>
                <w:rFonts w:ascii="Arial" w:hAnsi="Arial"/>
                <w:sz w:val="18"/>
                <w:lang w:eastAsia="en-GB"/>
              </w:rPr>
            </w:pPr>
            <w:r>
              <w:rPr>
                <w:rFonts w:ascii="Arial" w:hAnsi="Arial"/>
                <w:sz w:val="18"/>
                <w:lang w:eastAsia="en-GB"/>
              </w:rPr>
              <w:t>O</w:t>
            </w:r>
          </w:p>
        </w:tc>
      </w:tr>
      <w:tr w:rsidR="009F0D54" w14:paraId="3ED3FE4F" w14:textId="77777777" w:rsidTr="003F6305">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2FB0FD5B" w14:textId="77777777" w:rsidR="009F0D54" w:rsidRDefault="009F0D54" w:rsidP="003F6305">
            <w:pPr>
              <w:pStyle w:val="TAL"/>
              <w:rPr>
                <w:rFonts w:ascii="Courier New" w:hAnsi="Courier New" w:cs="Courier New"/>
                <w:lang w:eastAsia="en-GB"/>
              </w:rPr>
            </w:pPr>
            <w:proofErr w:type="spellStart"/>
            <w:r>
              <w:rPr>
                <w:rFonts w:ascii="Courier New" w:hAnsi="Courier New" w:cs="Courier New"/>
                <w:lang w:eastAsia="en-GB"/>
              </w:rPr>
              <w:t>componentCData</w:t>
            </w:r>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33F450FE" w14:textId="77777777" w:rsidR="009F0D54" w:rsidRDefault="009F0D54" w:rsidP="003F6305">
            <w:pPr>
              <w:keepNext/>
              <w:keepLines/>
              <w:spacing w:after="0"/>
              <w:jc w:val="center"/>
              <w:rPr>
                <w:rFonts w:ascii="Arial" w:hAnsi="Arial"/>
                <w:sz w:val="18"/>
                <w:lang w:eastAsia="en-GB"/>
              </w:rPr>
            </w:pPr>
            <w:r>
              <w:rPr>
                <w:rFonts w:ascii="Arial" w:hAnsi="Arial"/>
                <w:sz w:val="18"/>
                <w:lang w:eastAsia="en-GB"/>
              </w:rPr>
              <w:t>O</w:t>
            </w:r>
          </w:p>
        </w:tc>
      </w:tr>
    </w:tbl>
    <w:p w14:paraId="65CFF4F6" w14:textId="77777777" w:rsidR="009F0D54" w:rsidRDefault="009F0D54" w:rsidP="009F0D54">
      <w:pPr>
        <w:rPr>
          <w:lang w:eastAsia="ko-KR"/>
        </w:rPr>
      </w:pPr>
    </w:p>
    <w:p w14:paraId="75F58084" w14:textId="77777777" w:rsidR="009F0D54" w:rsidRDefault="009F0D54" w:rsidP="009F0D54">
      <w:pPr>
        <w:rPr>
          <w:lang w:eastAsia="ko-KR"/>
        </w:rPr>
      </w:pPr>
      <w:r>
        <w:rPr>
          <w:lang w:eastAsia="ko-KR"/>
        </w:rPr>
        <w:t xml:space="preserve">The different </w:t>
      </w:r>
      <w:proofErr w:type="spellStart"/>
      <w:r>
        <w:rPr>
          <w:lang w:eastAsia="ko-KR"/>
        </w:rPr>
        <w:t>AccessRule</w:t>
      </w:r>
      <w:proofErr w:type="spellEnd"/>
      <w:r>
        <w:rPr>
          <w:lang w:eastAsia="ko-KR"/>
        </w:rPr>
        <w:t xml:space="preserve"> instances are defined at design time and stored in a database accessible by 3GPP management system. An example of this database can be the operator’s Authentication, Authorization and Accounting (AAA) server. </w:t>
      </w:r>
    </w:p>
    <w:p w14:paraId="66505185" w14:textId="752D2873" w:rsidR="009F0D54" w:rsidRPr="009D7904" w:rsidRDefault="009F0D54" w:rsidP="009F0D54">
      <w:pPr>
        <w:rPr>
          <w:lang w:eastAsia="ko-KR"/>
        </w:rPr>
      </w:pPr>
      <w:r>
        <w:rPr>
          <w:lang w:eastAsia="ko-KR"/>
        </w:rPr>
        <w:t xml:space="preserve">This solution proposes using the existing </w:t>
      </w:r>
      <w:proofErr w:type="spellStart"/>
      <w:r>
        <w:rPr>
          <w:lang w:eastAsia="ko-KR"/>
        </w:rPr>
        <w:t>AccessRule</w:t>
      </w:r>
      <w:proofErr w:type="spellEnd"/>
      <w:r>
        <w:rPr>
          <w:lang w:eastAsia="ko-KR"/>
        </w:rPr>
        <w:t xml:space="preserve"> class to define discovery policies for external </w:t>
      </w:r>
      <w:proofErr w:type="spellStart"/>
      <w:r>
        <w:rPr>
          <w:lang w:eastAsia="ko-KR"/>
        </w:rPr>
        <w:t>MnS</w:t>
      </w:r>
      <w:proofErr w:type="spellEnd"/>
      <w:r>
        <w:rPr>
          <w:lang w:eastAsia="ko-KR"/>
        </w:rPr>
        <w:t xml:space="preserve"> consumer. With this solution, it is proposed to fulfil the requirements </w:t>
      </w:r>
      <w:r w:rsidRPr="009D7904">
        <w:rPr>
          <w:lang w:eastAsia="ko-KR"/>
        </w:rPr>
        <w:t>PREQ-FS_MExpo-Disc-</w:t>
      </w:r>
      <w:r w:rsidRPr="00BC0F2A">
        <w:rPr>
          <w:lang w:eastAsia="ko-KR"/>
        </w:rPr>
        <w:t xml:space="preserve">01, </w:t>
      </w:r>
      <w:r w:rsidRPr="009D7904">
        <w:rPr>
          <w:lang w:eastAsia="ko-KR"/>
        </w:rPr>
        <w:t>PREQ-FS_MExpo-Disc-</w:t>
      </w:r>
      <w:r w:rsidRPr="00BC0F2A">
        <w:rPr>
          <w:lang w:eastAsia="ko-KR"/>
        </w:rPr>
        <w:t xml:space="preserve">02, </w:t>
      </w:r>
      <w:r w:rsidRPr="009D7904">
        <w:rPr>
          <w:lang w:eastAsia="ko-KR"/>
        </w:rPr>
        <w:t>PREQ-FS_MExpo-Disc-</w:t>
      </w:r>
      <w:r w:rsidRPr="00BC0F2A">
        <w:rPr>
          <w:lang w:eastAsia="ko-KR"/>
        </w:rPr>
        <w:t xml:space="preserve">03, </w:t>
      </w:r>
      <w:r w:rsidRPr="009D7904">
        <w:rPr>
          <w:lang w:eastAsia="ko-KR"/>
        </w:rPr>
        <w:t>PREQ-FS_MExpo-Disc-</w:t>
      </w:r>
      <w:r w:rsidRPr="00BC0F2A">
        <w:rPr>
          <w:lang w:eastAsia="ko-KR"/>
        </w:rPr>
        <w:t xml:space="preserve">04 and </w:t>
      </w:r>
      <w:r w:rsidRPr="009D7904">
        <w:rPr>
          <w:lang w:eastAsia="ko-KR"/>
        </w:rPr>
        <w:t>PREQ-FS_MExpo-Disc-</w:t>
      </w:r>
      <w:r w:rsidRPr="00BC0F2A">
        <w:rPr>
          <w:lang w:eastAsia="ko-KR"/>
        </w:rPr>
        <w:t>05</w:t>
      </w:r>
      <w:r>
        <w:rPr>
          <w:lang w:eastAsia="ko-KR"/>
        </w:rPr>
        <w:t>.</w:t>
      </w:r>
    </w:p>
    <w:p w14:paraId="3254480A" w14:textId="77777777" w:rsidR="009F0D54" w:rsidRPr="00D35187" w:rsidRDefault="009F0D54" w:rsidP="009F0D54">
      <w:pPr>
        <w:pStyle w:val="Heading6"/>
        <w:rPr>
          <w:rFonts w:eastAsia="Times New Roman"/>
        </w:rPr>
      </w:pPr>
      <w:bookmarkStart w:id="39" w:name="_Toc168331763"/>
      <w:bookmarkStart w:id="40" w:name="_Toc157755321"/>
      <w:r w:rsidRPr="00D35187">
        <w:rPr>
          <w:rFonts w:eastAsia="Times New Roman"/>
        </w:rPr>
        <w:lastRenderedPageBreak/>
        <w:t>5.1.3.3.1.2</w:t>
      </w:r>
      <w:r w:rsidRPr="00D35187">
        <w:rPr>
          <w:rFonts w:eastAsia="Times New Roman"/>
        </w:rPr>
        <w:tab/>
        <w:t>Description</w:t>
      </w:r>
      <w:bookmarkEnd w:id="39"/>
    </w:p>
    <w:bookmarkEnd w:id="40"/>
    <w:p w14:paraId="665C709C" w14:textId="77777777" w:rsidR="009F0D54" w:rsidRDefault="009F0D54" w:rsidP="009F0D54">
      <w:pPr>
        <w:spacing w:after="120"/>
        <w:jc w:val="both"/>
        <w:rPr>
          <w:lang w:eastAsia="zh-CN"/>
        </w:rPr>
      </w:pPr>
      <w:r>
        <w:rPr>
          <w:lang w:eastAsia="zh-CN"/>
        </w:rPr>
        <w:t xml:space="preserve">It is proposed to use </w:t>
      </w:r>
      <w:proofErr w:type="spellStart"/>
      <w:r>
        <w:rPr>
          <w:lang w:eastAsia="zh-CN"/>
        </w:rPr>
        <w:t>AccessRule</w:t>
      </w:r>
      <w:proofErr w:type="spellEnd"/>
      <w:r>
        <w:rPr>
          <w:lang w:eastAsia="zh-CN"/>
        </w:rPr>
        <w:t xml:space="preserve"> to generate discovery policies as follows:</w:t>
      </w:r>
    </w:p>
    <w:p w14:paraId="03590DBB" w14:textId="77777777" w:rsidR="009F0D54" w:rsidRPr="00EB1D76" w:rsidRDefault="009F0D54" w:rsidP="009F0D54">
      <w:pPr>
        <w:pStyle w:val="B1"/>
        <w:rPr>
          <w:rFonts w:eastAsia="Times New Roman"/>
        </w:rPr>
      </w:pPr>
      <w:r>
        <w:rPr>
          <w:rFonts w:eastAsia="Times New Roman"/>
        </w:rPr>
        <w:t>-</w:t>
      </w:r>
      <w:r>
        <w:rPr>
          <w:rFonts w:eastAsia="Times New Roman"/>
        </w:rPr>
        <w:tab/>
      </w:r>
      <w:r w:rsidRPr="00EB1D76">
        <w:rPr>
          <w:rFonts w:eastAsia="Times New Roman"/>
        </w:rPr>
        <w:t xml:space="preserve"> “</w:t>
      </w:r>
      <w:proofErr w:type="spellStart"/>
      <w:r w:rsidRPr="00EB1D76">
        <w:rPr>
          <w:rFonts w:eastAsia="Times New Roman"/>
        </w:rPr>
        <w:t>dataNodeSelector</w:t>
      </w:r>
      <w:proofErr w:type="spellEnd"/>
      <w:r w:rsidRPr="00EB1D76">
        <w:rPr>
          <w:rFonts w:eastAsia="Times New Roman"/>
        </w:rPr>
        <w:t xml:space="preserve">”: it can be used not only to configure which MOI are visible (first level of filter), but also the visibility over the attributes of these MOIs. This allows fulfilling </w:t>
      </w:r>
      <w:r>
        <w:rPr>
          <w:rFonts w:eastAsia="Times New Roman"/>
        </w:rPr>
        <w:t>PREQ-FS_MExpo-Disc-01</w:t>
      </w:r>
      <w:r w:rsidRPr="00EB1D76">
        <w:rPr>
          <w:rFonts w:eastAsia="Times New Roman"/>
        </w:rPr>
        <w:t xml:space="preserve"> and </w:t>
      </w:r>
      <w:r>
        <w:rPr>
          <w:rFonts w:eastAsia="Times New Roman"/>
        </w:rPr>
        <w:t>PREQ-FS_MExpo-Disc-02</w:t>
      </w:r>
      <w:r w:rsidRPr="00EB1D76">
        <w:rPr>
          <w:rFonts w:eastAsia="Times New Roman"/>
        </w:rPr>
        <w:t xml:space="preserve">. </w:t>
      </w:r>
    </w:p>
    <w:p w14:paraId="0A70787B" w14:textId="3143CEF2" w:rsidR="009F0D54" w:rsidRPr="00EB1D76" w:rsidRDefault="009F0D54" w:rsidP="009F0D54">
      <w:pPr>
        <w:pStyle w:val="B1"/>
        <w:rPr>
          <w:rFonts w:eastAsia="Times New Roman"/>
        </w:rPr>
      </w:pPr>
      <w:r>
        <w:rPr>
          <w:rFonts w:eastAsia="Times New Roman"/>
        </w:rPr>
        <w:t>-</w:t>
      </w:r>
      <w:r>
        <w:rPr>
          <w:rFonts w:eastAsia="Times New Roman"/>
        </w:rPr>
        <w:tab/>
      </w:r>
      <w:r w:rsidRPr="00EB1D76">
        <w:rPr>
          <w:rFonts w:eastAsia="Times New Roman"/>
        </w:rPr>
        <w:t xml:space="preserve"> “operations”: it can be used to specify which CRUD operations and/or notifications are visible for each MOI listed in the </w:t>
      </w:r>
      <w:proofErr w:type="spellStart"/>
      <w:r w:rsidRPr="00EB1D76">
        <w:rPr>
          <w:rFonts w:eastAsia="Times New Roman"/>
        </w:rPr>
        <w:t>dataNodeSelector</w:t>
      </w:r>
      <w:proofErr w:type="spellEnd"/>
      <w:r w:rsidRPr="00EB1D76">
        <w:rPr>
          <w:rFonts w:eastAsia="Times New Roman"/>
        </w:rPr>
        <w:t xml:space="preserve">. This allows fulfilling </w:t>
      </w:r>
      <w:r>
        <w:rPr>
          <w:rFonts w:eastAsia="Times New Roman"/>
        </w:rPr>
        <w:t>PREQ-FS_MExpo-Disc-03</w:t>
      </w:r>
      <w:r w:rsidRPr="00EB1D76">
        <w:rPr>
          <w:rFonts w:eastAsia="Times New Roman"/>
        </w:rPr>
        <w:t xml:space="preserve"> and </w:t>
      </w:r>
      <w:r>
        <w:rPr>
          <w:rFonts w:eastAsia="Times New Roman"/>
        </w:rPr>
        <w:t>PREQ-FS_MExpo-Disc-04</w:t>
      </w:r>
      <w:r w:rsidRPr="00EB1D76">
        <w:rPr>
          <w:rFonts w:eastAsia="Times New Roman"/>
        </w:rPr>
        <w:t xml:space="preserve">. </w:t>
      </w:r>
    </w:p>
    <w:p w14:paraId="17CACD58" w14:textId="15202CCB" w:rsidR="009F0D54" w:rsidRPr="00EB1D76" w:rsidRDefault="009F0D54" w:rsidP="009F0D54">
      <w:pPr>
        <w:pStyle w:val="B1"/>
        <w:rPr>
          <w:rFonts w:eastAsia="Times New Roman"/>
        </w:rPr>
      </w:pPr>
      <w:r>
        <w:rPr>
          <w:rFonts w:eastAsia="Times New Roman"/>
        </w:rPr>
        <w:t>-</w:t>
      </w:r>
      <w:r>
        <w:rPr>
          <w:rFonts w:eastAsia="Times New Roman"/>
        </w:rPr>
        <w:tab/>
      </w:r>
      <w:r w:rsidRPr="00EB1D76">
        <w:rPr>
          <w:rFonts w:eastAsia="Times New Roman"/>
        </w:rPr>
        <w:t xml:space="preserve"> “</w:t>
      </w:r>
      <w:proofErr w:type="spellStart"/>
      <w:r w:rsidRPr="00EB1D76">
        <w:rPr>
          <w:rFonts w:eastAsia="Times New Roman"/>
        </w:rPr>
        <w:t>componentCData</w:t>
      </w:r>
      <w:proofErr w:type="spellEnd"/>
      <w:r w:rsidRPr="00EB1D76">
        <w:rPr>
          <w:rFonts w:eastAsia="Times New Roman"/>
        </w:rPr>
        <w:t xml:space="preserve">”: it can be used to specify which management data are visible for each MOI listed in the </w:t>
      </w:r>
      <w:proofErr w:type="spellStart"/>
      <w:r w:rsidRPr="00EB1D76">
        <w:rPr>
          <w:rFonts w:eastAsia="Times New Roman"/>
        </w:rPr>
        <w:t>dataNodeSelector</w:t>
      </w:r>
      <w:proofErr w:type="spellEnd"/>
      <w:r w:rsidRPr="00EB1D76">
        <w:rPr>
          <w:rFonts w:eastAsia="Times New Roman"/>
        </w:rPr>
        <w:t xml:space="preserve">. This allows fulfilling </w:t>
      </w:r>
      <w:r>
        <w:rPr>
          <w:rFonts w:eastAsia="Times New Roman"/>
        </w:rPr>
        <w:t>PREQ-FS_MExpo-Disc-05</w:t>
      </w:r>
      <w:r w:rsidRPr="00EB1D76">
        <w:rPr>
          <w:rFonts w:eastAsia="Times New Roman"/>
        </w:rPr>
        <w:t xml:space="preserve">. </w:t>
      </w:r>
    </w:p>
    <w:p w14:paraId="5A346775" w14:textId="0E6320C5" w:rsidR="009F0D54" w:rsidRPr="00EB1D76" w:rsidRDefault="009F0D54" w:rsidP="009F0D54">
      <w:pPr>
        <w:pStyle w:val="B1"/>
        <w:rPr>
          <w:rFonts w:eastAsia="Times New Roman"/>
        </w:rPr>
      </w:pPr>
      <w:r>
        <w:rPr>
          <w:rFonts w:eastAsia="Times New Roman"/>
        </w:rPr>
        <w:t>-</w:t>
      </w:r>
      <w:r>
        <w:rPr>
          <w:rFonts w:eastAsia="Times New Roman"/>
        </w:rPr>
        <w:tab/>
      </w:r>
      <w:r w:rsidRPr="00EB1D76">
        <w:rPr>
          <w:rFonts w:eastAsia="Times New Roman"/>
        </w:rPr>
        <w:t xml:space="preserve"> “actions”: this attribute is not useful for the discovery policy configuration use case. The usage of this attribute is to grant authorization to the external </w:t>
      </w:r>
      <w:proofErr w:type="spellStart"/>
      <w:r w:rsidRPr="00EB1D76">
        <w:rPr>
          <w:rFonts w:eastAsia="Times New Roman"/>
        </w:rPr>
        <w:t>MnS</w:t>
      </w:r>
      <w:proofErr w:type="spellEnd"/>
      <w:r w:rsidRPr="00EB1D76">
        <w:rPr>
          <w:rFonts w:eastAsia="Times New Roman"/>
        </w:rPr>
        <w:t xml:space="preserve"> consumer when accessing service APIs over CAPIF-2/2e interface. However, this is a separate use case.</w:t>
      </w:r>
    </w:p>
    <w:p w14:paraId="2771E014" w14:textId="2E36F479" w:rsidR="009F0D54" w:rsidRDefault="009F0D54" w:rsidP="009F0D54">
      <w:pPr>
        <w:pStyle w:val="EditorsNote"/>
        <w:spacing w:after="120"/>
        <w:ind w:left="0" w:firstLine="0"/>
        <w:jc w:val="both"/>
        <w:rPr>
          <w:color w:val="000000" w:themeColor="text1"/>
          <w:lang w:eastAsia="zh-CN"/>
        </w:rPr>
      </w:pPr>
      <w:r w:rsidRPr="003F2733">
        <w:rPr>
          <w:color w:val="000000" w:themeColor="text1"/>
        </w:rPr>
        <w:t>How “</w:t>
      </w:r>
      <w:proofErr w:type="spellStart"/>
      <w:r w:rsidRPr="003F2733">
        <w:rPr>
          <w:color w:val="000000" w:themeColor="text1"/>
          <w:lang w:eastAsia="zh-CN"/>
        </w:rPr>
        <w:t>dataNodeSelector</w:t>
      </w:r>
      <w:proofErr w:type="spellEnd"/>
      <w:r w:rsidRPr="003F2733">
        <w:rPr>
          <w:color w:val="000000" w:themeColor="text1"/>
          <w:lang w:eastAsia="zh-CN"/>
        </w:rPr>
        <w:t>”, “operations” and “</w:t>
      </w:r>
      <w:proofErr w:type="spellStart"/>
      <w:r w:rsidRPr="003F2733">
        <w:rPr>
          <w:color w:val="000000" w:themeColor="text1"/>
          <w:lang w:eastAsia="zh-CN"/>
        </w:rPr>
        <w:t>componentCData</w:t>
      </w:r>
      <w:proofErr w:type="spellEnd"/>
      <w:r w:rsidRPr="003F2733">
        <w:rPr>
          <w:color w:val="000000" w:themeColor="text1"/>
          <w:lang w:eastAsia="zh-CN"/>
        </w:rPr>
        <w:t xml:space="preserve">” are specifically mapped to generate the policy depends on the policy format decided by the operator. This format is not standardized. </w:t>
      </w:r>
    </w:p>
    <w:p w14:paraId="56AE1A4F" w14:textId="0D14D594" w:rsidR="009F0D54" w:rsidRDefault="009F0D54" w:rsidP="009F0D54">
      <w:pPr>
        <w:pStyle w:val="Heading5"/>
        <w:rPr>
          <w:lang w:val="en-US"/>
        </w:rPr>
      </w:pPr>
      <w:bookmarkStart w:id="41" w:name="_Toc168331764"/>
      <w:r>
        <w:rPr>
          <w:lang w:val="en-US"/>
        </w:rPr>
        <w:t>5</w:t>
      </w:r>
      <w:r w:rsidRPr="00EA5506">
        <w:rPr>
          <w:lang w:val="en-US"/>
        </w:rPr>
        <w:t>.</w:t>
      </w:r>
      <w:r>
        <w:rPr>
          <w:lang w:val="en-US"/>
        </w:rPr>
        <w:t>1.3.3</w:t>
      </w:r>
      <w:r w:rsidRPr="00EA5506">
        <w:rPr>
          <w:lang w:val="en-US"/>
        </w:rPr>
        <w:t>.</w:t>
      </w:r>
      <w:r>
        <w:rPr>
          <w:lang w:val="en-US"/>
        </w:rPr>
        <w:t>2</w:t>
      </w:r>
      <w:r w:rsidRPr="00EA5506">
        <w:rPr>
          <w:lang w:val="en-US"/>
        </w:rPr>
        <w:tab/>
      </w:r>
      <w:r w:rsidRPr="000D438C">
        <w:rPr>
          <w:lang w:val="en-US"/>
        </w:rPr>
        <w:t xml:space="preserve">Potential solution </w:t>
      </w:r>
      <w:r>
        <w:rPr>
          <w:lang w:val="en-US"/>
        </w:rPr>
        <w:t>#2</w:t>
      </w:r>
      <w:r w:rsidRPr="000D438C">
        <w:rPr>
          <w:lang w:val="en-US"/>
        </w:rPr>
        <w:t>: Using Role class for discovery policy definition</w:t>
      </w:r>
      <w:bookmarkEnd w:id="41"/>
    </w:p>
    <w:p w14:paraId="703427A1" w14:textId="77777777" w:rsidR="009F0D54" w:rsidRPr="00D35187" w:rsidRDefault="009F0D54" w:rsidP="009F0D54">
      <w:pPr>
        <w:pStyle w:val="Heading6"/>
        <w:rPr>
          <w:rFonts w:eastAsia="Times New Roman"/>
        </w:rPr>
      </w:pPr>
      <w:bookmarkStart w:id="42" w:name="_Toc168331765"/>
      <w:r w:rsidRPr="00D35187">
        <w:rPr>
          <w:rFonts w:eastAsia="Times New Roman"/>
        </w:rPr>
        <w:t>5.1.3.3.2.1</w:t>
      </w:r>
      <w:r w:rsidRPr="00D35187">
        <w:rPr>
          <w:rFonts w:eastAsia="Times New Roman"/>
        </w:rPr>
        <w:tab/>
        <w:t>Introduction</w:t>
      </w:r>
      <w:bookmarkEnd w:id="42"/>
    </w:p>
    <w:p w14:paraId="1BE15103" w14:textId="77777777" w:rsidR="009F0D54" w:rsidRDefault="009F0D54" w:rsidP="009F0D54">
      <w:r>
        <w:rPr>
          <w:color w:val="000000" w:themeColor="text1"/>
        </w:rPr>
        <w:t xml:space="preserve">Role class (TS 28.319 [29], clause 7.3.2) enables </w:t>
      </w:r>
      <w:r>
        <w:t xml:space="preserve">capturing multiple access rules. The table below provides a summary of the class attributes. </w:t>
      </w:r>
    </w:p>
    <w:tbl>
      <w:tblPr>
        <w:tblW w:w="25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1"/>
        <w:gridCol w:w="384"/>
      </w:tblGrid>
      <w:tr w:rsidR="009F0D54" w:rsidRPr="00E156E5" w14:paraId="5A50103C" w14:textId="77777777" w:rsidTr="003F6305">
        <w:trPr>
          <w:cantSplit/>
          <w:jc w:val="center"/>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2DEDADF1" w14:textId="77777777" w:rsidR="009F0D54" w:rsidRPr="00E156E5" w:rsidRDefault="009F0D54" w:rsidP="003F6305">
            <w:pPr>
              <w:keepNext/>
              <w:keepLines/>
              <w:spacing w:after="0"/>
              <w:ind w:right="318"/>
              <w:jc w:val="center"/>
              <w:rPr>
                <w:rFonts w:ascii="Arial" w:hAnsi="Arial"/>
                <w:b/>
                <w:sz w:val="18"/>
              </w:rPr>
            </w:pPr>
            <w:bookmarkStart w:id="43" w:name="_MCCTEMPBM_CRPT04410021___4" w:colFirst="0" w:colLast="0"/>
            <w:r w:rsidRPr="00E156E5">
              <w:rPr>
                <w:rFonts w:ascii="Arial" w:hAnsi="Arial"/>
                <w:b/>
                <w:sz w:val="18"/>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1236C5D4" w14:textId="77777777" w:rsidR="009F0D54" w:rsidRPr="00E156E5" w:rsidRDefault="009F0D54" w:rsidP="003F6305">
            <w:pPr>
              <w:keepNext/>
              <w:keepLines/>
              <w:spacing w:after="0"/>
              <w:jc w:val="center"/>
              <w:rPr>
                <w:rFonts w:ascii="Arial" w:hAnsi="Arial"/>
                <w:b/>
                <w:sz w:val="18"/>
              </w:rPr>
            </w:pPr>
            <w:r w:rsidRPr="00E156E5">
              <w:rPr>
                <w:rFonts w:ascii="Arial" w:hAnsi="Arial"/>
                <w:b/>
                <w:sz w:val="18"/>
              </w:rPr>
              <w:t>S</w:t>
            </w:r>
          </w:p>
        </w:tc>
      </w:tr>
      <w:tr w:rsidR="009F0D54" w:rsidRPr="00E156E5" w14:paraId="04D60D50" w14:textId="77777777" w:rsidTr="003F6305">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4C8BACCE" w14:textId="77777777" w:rsidR="009F0D54" w:rsidRPr="00E156E5" w:rsidRDefault="009F0D54" w:rsidP="003F6305">
            <w:pPr>
              <w:pStyle w:val="TAL"/>
              <w:rPr>
                <w:rFonts w:cs="Arial"/>
                <w:lang w:eastAsia="de-DE"/>
              </w:rPr>
            </w:pPr>
            <w:bookmarkStart w:id="44" w:name="_MCCTEMPBM_CRPT04410022___7"/>
            <w:bookmarkEnd w:id="43"/>
            <w:proofErr w:type="spellStart"/>
            <w:r w:rsidRPr="00E156E5">
              <w:rPr>
                <w:rFonts w:ascii="Courier New" w:hAnsi="Courier New" w:cs="Courier New"/>
              </w:rPr>
              <w:t>roleName</w:t>
            </w:r>
            <w:bookmarkEnd w:id="44"/>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257140F7" w14:textId="77777777" w:rsidR="009F0D54" w:rsidRPr="00E156E5" w:rsidRDefault="009F0D54" w:rsidP="003F6305">
            <w:pPr>
              <w:keepNext/>
              <w:keepLines/>
              <w:spacing w:after="0"/>
              <w:jc w:val="center"/>
              <w:rPr>
                <w:rFonts w:ascii="Arial" w:hAnsi="Arial"/>
                <w:sz w:val="18"/>
              </w:rPr>
            </w:pPr>
            <w:bookmarkStart w:id="45" w:name="_MCCTEMPBM_CRPT04410023___4"/>
            <w:r w:rsidRPr="00E156E5">
              <w:rPr>
                <w:rFonts w:ascii="Arial" w:hAnsi="Arial"/>
                <w:sz w:val="18"/>
              </w:rPr>
              <w:t>M</w:t>
            </w:r>
            <w:bookmarkEnd w:id="45"/>
          </w:p>
        </w:tc>
      </w:tr>
      <w:tr w:rsidR="009F0D54" w:rsidRPr="00E156E5" w14:paraId="211BE374" w14:textId="77777777" w:rsidTr="003F6305">
        <w:trPr>
          <w:cantSplit/>
          <w:trHeight w:val="50"/>
          <w:jc w:val="center"/>
        </w:trPr>
        <w:tc>
          <w:tcPr>
            <w:tcW w:w="4616" w:type="pct"/>
            <w:tcBorders>
              <w:top w:val="single" w:sz="4" w:space="0" w:color="auto"/>
              <w:left w:val="single" w:sz="4" w:space="0" w:color="auto"/>
              <w:bottom w:val="single" w:sz="4" w:space="0" w:color="auto"/>
              <w:right w:val="single" w:sz="4" w:space="0" w:color="auto"/>
            </w:tcBorders>
            <w:noWrap/>
            <w:hideMark/>
          </w:tcPr>
          <w:p w14:paraId="22C977C7" w14:textId="77777777" w:rsidR="009F0D54" w:rsidRPr="00E156E5" w:rsidRDefault="009F0D54" w:rsidP="003F6305">
            <w:pPr>
              <w:keepNext/>
              <w:keepLines/>
              <w:spacing w:after="0"/>
              <w:ind w:right="318"/>
              <w:rPr>
                <w:rFonts w:ascii="Arial" w:hAnsi="Arial" w:cs="Arial"/>
                <w:b/>
                <w:bCs/>
                <w:sz w:val="18"/>
                <w:lang w:eastAsia="de-DE"/>
              </w:rPr>
            </w:pPr>
            <w:bookmarkStart w:id="46" w:name="_MCCTEMPBM_CRPT04410024___6"/>
            <w:r w:rsidRPr="00E156E5">
              <w:rPr>
                <w:rFonts w:ascii="Arial" w:hAnsi="Arial" w:cs="Arial"/>
                <w:b/>
                <w:bCs/>
                <w:sz w:val="18"/>
                <w:lang w:eastAsia="de-DE"/>
              </w:rPr>
              <w:t>Attribute related to role</w:t>
            </w:r>
            <w:bookmarkEnd w:id="46"/>
          </w:p>
        </w:tc>
        <w:tc>
          <w:tcPr>
            <w:tcW w:w="384" w:type="pct"/>
            <w:tcBorders>
              <w:top w:val="single" w:sz="4" w:space="0" w:color="auto"/>
              <w:left w:val="single" w:sz="4" w:space="0" w:color="auto"/>
              <w:bottom w:val="single" w:sz="4" w:space="0" w:color="auto"/>
              <w:right w:val="single" w:sz="4" w:space="0" w:color="auto"/>
            </w:tcBorders>
            <w:noWrap/>
            <w:hideMark/>
          </w:tcPr>
          <w:p w14:paraId="2604CC3C" w14:textId="77777777" w:rsidR="009F0D54" w:rsidRPr="00E156E5" w:rsidRDefault="009F0D54" w:rsidP="003F6305">
            <w:pPr>
              <w:keepNext/>
              <w:keepLines/>
              <w:spacing w:after="0"/>
              <w:jc w:val="center"/>
              <w:rPr>
                <w:rFonts w:ascii="Arial" w:hAnsi="Arial"/>
                <w:sz w:val="18"/>
              </w:rPr>
            </w:pPr>
          </w:p>
        </w:tc>
      </w:tr>
      <w:tr w:rsidR="009F0D54" w:rsidRPr="00E156E5" w14:paraId="7D05A9FC" w14:textId="77777777" w:rsidTr="003F6305">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45F1A1D2" w14:textId="77777777" w:rsidR="009F0D54" w:rsidRPr="00E156E5" w:rsidRDefault="009F0D54" w:rsidP="003F6305">
            <w:pPr>
              <w:pStyle w:val="TAL"/>
              <w:rPr>
                <w:rFonts w:cs="Arial"/>
                <w:lang w:eastAsia="de-DE"/>
              </w:rPr>
            </w:pPr>
            <w:bookmarkStart w:id="47" w:name="_MCCTEMPBM_CRPT04410025___7"/>
            <w:proofErr w:type="spellStart"/>
            <w:r w:rsidRPr="00E156E5">
              <w:rPr>
                <w:rFonts w:ascii="Courier New" w:hAnsi="Courier New" w:cs="Courier New"/>
              </w:rPr>
              <w:t>accessRulesList</w:t>
            </w:r>
            <w:bookmarkEnd w:id="47"/>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61D9D678" w14:textId="77777777" w:rsidR="009F0D54" w:rsidRPr="00E156E5" w:rsidRDefault="009F0D54" w:rsidP="003F6305">
            <w:pPr>
              <w:keepNext/>
              <w:keepLines/>
              <w:spacing w:after="0"/>
              <w:jc w:val="center"/>
              <w:rPr>
                <w:rFonts w:ascii="Arial" w:hAnsi="Arial"/>
                <w:sz w:val="18"/>
              </w:rPr>
            </w:pPr>
            <w:bookmarkStart w:id="48" w:name="_MCCTEMPBM_CRPT04410026___4"/>
            <w:r w:rsidRPr="00E156E5">
              <w:rPr>
                <w:rFonts w:ascii="Arial" w:hAnsi="Arial"/>
                <w:sz w:val="18"/>
              </w:rPr>
              <w:t>M</w:t>
            </w:r>
            <w:bookmarkEnd w:id="48"/>
          </w:p>
        </w:tc>
      </w:tr>
    </w:tbl>
    <w:p w14:paraId="5D571411" w14:textId="77777777" w:rsidR="009F0D54" w:rsidRDefault="009F0D54" w:rsidP="009F0D54">
      <w:pPr>
        <w:jc w:val="both"/>
        <w:rPr>
          <w:lang w:eastAsia="ko-KR"/>
        </w:rPr>
      </w:pPr>
    </w:p>
    <w:p w14:paraId="70A9C330" w14:textId="77777777" w:rsidR="009F0D54" w:rsidRDefault="009F0D54" w:rsidP="009F0D54">
      <w:pPr>
        <w:rPr>
          <w:lang w:eastAsia="ko-KR"/>
        </w:rPr>
      </w:pPr>
      <w:r>
        <w:rPr>
          <w:lang w:eastAsia="ko-KR"/>
        </w:rPr>
        <w:t xml:space="preserve">The different Role instances are defined at design time and stored in a database accessible by 3GPP management system. Examples of this database can be the operator’s Authentication, Authorization and Accounting (AAA) server. </w:t>
      </w:r>
    </w:p>
    <w:p w14:paraId="3BB201AC" w14:textId="4BBAA9E3" w:rsidR="009F0D54" w:rsidRPr="009B03DC" w:rsidRDefault="009F0D54" w:rsidP="009F0D54">
      <w:pPr>
        <w:rPr>
          <w:lang w:eastAsia="ko-KR"/>
        </w:rPr>
      </w:pPr>
      <w:r>
        <w:rPr>
          <w:lang w:eastAsia="ko-KR"/>
        </w:rPr>
        <w:t xml:space="preserve">This solution proposes using the existing Role class to define discovery policies for external </w:t>
      </w:r>
      <w:proofErr w:type="spellStart"/>
      <w:r>
        <w:rPr>
          <w:lang w:eastAsia="ko-KR"/>
        </w:rPr>
        <w:t>MnS</w:t>
      </w:r>
      <w:proofErr w:type="spellEnd"/>
      <w:r>
        <w:rPr>
          <w:lang w:eastAsia="ko-KR"/>
        </w:rPr>
        <w:t xml:space="preserve"> consumer. With this solution, it is proposed to fulfil the requirements </w:t>
      </w:r>
      <w:r>
        <w:rPr>
          <w:rFonts w:eastAsia="Times New Roman"/>
        </w:rPr>
        <w:t>PREQ-FS_MExpo-Disc-</w:t>
      </w:r>
      <w:r w:rsidRPr="00BC0F2A">
        <w:t xml:space="preserve">01, </w:t>
      </w:r>
      <w:r>
        <w:rPr>
          <w:rFonts w:eastAsia="Times New Roman"/>
        </w:rPr>
        <w:t>PREQ-FS_MExpo-Disc-</w:t>
      </w:r>
      <w:r w:rsidRPr="00BC0F2A">
        <w:t xml:space="preserve">02, </w:t>
      </w:r>
      <w:r>
        <w:rPr>
          <w:rFonts w:eastAsia="Times New Roman"/>
        </w:rPr>
        <w:t>PREQ-FS_MExpo-Disc-</w:t>
      </w:r>
      <w:r w:rsidRPr="00BC0F2A">
        <w:t xml:space="preserve">03, </w:t>
      </w:r>
      <w:r>
        <w:rPr>
          <w:rFonts w:eastAsia="Times New Roman"/>
        </w:rPr>
        <w:t>PREQ-FS_MExpo-Disc-</w:t>
      </w:r>
      <w:r w:rsidRPr="00BC0F2A">
        <w:t xml:space="preserve">04 and </w:t>
      </w:r>
      <w:r>
        <w:rPr>
          <w:rFonts w:eastAsia="Times New Roman"/>
        </w:rPr>
        <w:t>PREQ-FS_MExpo-Disc-</w:t>
      </w:r>
      <w:r w:rsidRPr="00BC0F2A">
        <w:t>05</w:t>
      </w:r>
      <w:r>
        <w:t>.</w:t>
      </w:r>
    </w:p>
    <w:p w14:paraId="36F6F96E" w14:textId="77777777" w:rsidR="009F0D54" w:rsidRPr="00D35187" w:rsidRDefault="009F0D54" w:rsidP="009F0D54">
      <w:pPr>
        <w:pStyle w:val="Heading6"/>
        <w:rPr>
          <w:rFonts w:eastAsia="Times New Roman"/>
        </w:rPr>
      </w:pPr>
      <w:bookmarkStart w:id="49" w:name="_Toc168331766"/>
      <w:r w:rsidRPr="00D35187">
        <w:rPr>
          <w:rFonts w:eastAsia="Times New Roman"/>
        </w:rPr>
        <w:t>5.1.3.3.2.2</w:t>
      </w:r>
      <w:r w:rsidRPr="00D35187">
        <w:rPr>
          <w:rFonts w:eastAsia="Times New Roman"/>
        </w:rPr>
        <w:tab/>
        <w:t>Description</w:t>
      </w:r>
      <w:bookmarkEnd w:id="49"/>
    </w:p>
    <w:p w14:paraId="3BCBB18D" w14:textId="79D9AB42" w:rsidR="009F0D54" w:rsidRDefault="009F0D54" w:rsidP="009F0D54">
      <w:pPr>
        <w:rPr>
          <w:lang w:eastAsia="ko-KR"/>
        </w:rPr>
      </w:pPr>
      <w:r w:rsidRPr="00052F17">
        <w:rPr>
          <w:lang w:eastAsia="ko-KR"/>
        </w:rPr>
        <w:t xml:space="preserve">This solution is similar as in </w:t>
      </w:r>
      <w:r>
        <w:rPr>
          <w:lang w:eastAsia="ko-KR"/>
        </w:rPr>
        <w:t xml:space="preserve">clause </w:t>
      </w:r>
      <w:r w:rsidRPr="00052F17">
        <w:rPr>
          <w:lang w:eastAsia="ko-KR"/>
        </w:rPr>
        <w:t>5.1.</w:t>
      </w:r>
      <w:r>
        <w:rPr>
          <w:lang w:eastAsia="ko-KR"/>
        </w:rPr>
        <w:t>3</w:t>
      </w:r>
      <w:r w:rsidRPr="00052F17">
        <w:rPr>
          <w:lang w:eastAsia="ko-KR"/>
        </w:rPr>
        <w:t>.3.</w:t>
      </w:r>
      <w:r>
        <w:rPr>
          <w:lang w:eastAsia="ko-KR"/>
        </w:rPr>
        <w:t>1</w:t>
      </w:r>
      <w:r w:rsidRPr="00052F17">
        <w:rPr>
          <w:lang w:eastAsia="ko-KR"/>
        </w:rPr>
        <w:t>, with the exception that the policy conveys information from the access rules associated to thi</w:t>
      </w:r>
      <w:r>
        <w:rPr>
          <w:lang w:eastAsia="ko-KR"/>
        </w:rPr>
        <w:t xml:space="preserve">s role. </w:t>
      </w:r>
    </w:p>
    <w:p w14:paraId="106737BB" w14:textId="631A16EF" w:rsidR="009F0D54" w:rsidRPr="000D438C" w:rsidRDefault="009F0D54" w:rsidP="009F0D54">
      <w:pPr>
        <w:pStyle w:val="Heading5"/>
        <w:rPr>
          <w:lang w:val="en-US"/>
        </w:rPr>
      </w:pPr>
      <w:bookmarkStart w:id="50" w:name="_Toc168331767"/>
      <w:r>
        <w:rPr>
          <w:lang w:val="en-US"/>
        </w:rPr>
        <w:t>5</w:t>
      </w:r>
      <w:r w:rsidRPr="00EA5506">
        <w:rPr>
          <w:lang w:val="en-US"/>
        </w:rPr>
        <w:t>.</w:t>
      </w:r>
      <w:r>
        <w:rPr>
          <w:lang w:val="en-US"/>
        </w:rPr>
        <w:t>1.3.3</w:t>
      </w:r>
      <w:r w:rsidRPr="00EA5506">
        <w:rPr>
          <w:lang w:val="en-US"/>
        </w:rPr>
        <w:t>.</w:t>
      </w:r>
      <w:r>
        <w:rPr>
          <w:lang w:val="en-US"/>
        </w:rPr>
        <w:t>3</w:t>
      </w:r>
      <w:r w:rsidRPr="00EA5506">
        <w:rPr>
          <w:lang w:val="en-US"/>
        </w:rPr>
        <w:tab/>
      </w:r>
      <w:r w:rsidRPr="000D438C">
        <w:rPr>
          <w:lang w:val="en-US"/>
        </w:rPr>
        <w:t xml:space="preserve">Potential solution </w:t>
      </w:r>
      <w:r>
        <w:rPr>
          <w:lang w:val="en-US"/>
        </w:rPr>
        <w:t>#3</w:t>
      </w:r>
      <w:r w:rsidRPr="000D438C">
        <w:rPr>
          <w:lang w:val="en-US"/>
        </w:rPr>
        <w:t xml:space="preserve">: </w:t>
      </w:r>
      <w:del w:id="51" w:author="Ericsson jaol" w:date="2024-08-05T11:37:00Z">
        <w:r w:rsidRPr="000D438C" w:rsidDel="00EC1FB4">
          <w:rPr>
            <w:lang w:val="en-US"/>
          </w:rPr>
          <w:delText>Mapping policy definition into OAuth2.0 access token</w:delText>
        </w:r>
      </w:del>
      <w:ins w:id="52" w:author="Ericsson jaol" w:date="2024-08-05T11:37:00Z">
        <w:r w:rsidR="00EC1FB4">
          <w:rPr>
            <w:lang w:val="en-US"/>
          </w:rPr>
          <w:t xml:space="preserve">Granularity on </w:t>
        </w:r>
      </w:ins>
      <w:ins w:id="53" w:author="Ericsson jaol" w:date="2024-08-05T11:38:00Z">
        <w:r w:rsidR="00EC1FB4">
          <w:rPr>
            <w:lang w:val="en-US"/>
          </w:rPr>
          <w:t xml:space="preserve">discovery </w:t>
        </w:r>
      </w:ins>
      <w:ins w:id="54" w:author="Ericsson jaol" w:date="2024-08-05T11:37:00Z">
        <w:r w:rsidR="00EC1FB4">
          <w:rPr>
            <w:lang w:val="en-US"/>
          </w:rPr>
          <w:t>policy definition</w:t>
        </w:r>
      </w:ins>
      <w:r w:rsidRPr="000D438C">
        <w:rPr>
          <w:lang w:val="en-US"/>
        </w:rPr>
        <w:t>.</w:t>
      </w:r>
      <w:bookmarkEnd w:id="50"/>
      <w:r w:rsidRPr="000D438C">
        <w:rPr>
          <w:lang w:val="en-US"/>
        </w:rPr>
        <w:t xml:space="preserve"> </w:t>
      </w:r>
    </w:p>
    <w:p w14:paraId="62D1BBAD" w14:textId="77777777" w:rsidR="009F0D54" w:rsidRPr="00D35187" w:rsidRDefault="009F0D54" w:rsidP="009F0D54">
      <w:pPr>
        <w:pStyle w:val="Heading6"/>
        <w:rPr>
          <w:rFonts w:eastAsia="Times New Roman"/>
        </w:rPr>
      </w:pPr>
      <w:bookmarkStart w:id="55" w:name="_Toc168331768"/>
      <w:r w:rsidRPr="00D35187">
        <w:rPr>
          <w:rFonts w:eastAsia="Times New Roman"/>
        </w:rPr>
        <w:t>5.1.3.3.3.1</w:t>
      </w:r>
      <w:r w:rsidRPr="00D35187">
        <w:rPr>
          <w:rFonts w:eastAsia="Times New Roman"/>
        </w:rPr>
        <w:tab/>
        <w:t>Introduction</w:t>
      </w:r>
      <w:bookmarkEnd w:id="55"/>
    </w:p>
    <w:p w14:paraId="2319C546" w14:textId="77777777" w:rsidR="009F0D54" w:rsidRDefault="009F0D54" w:rsidP="009F0D54">
      <w:pPr>
        <w:pStyle w:val="EditorsNote"/>
        <w:ind w:left="0" w:firstLine="0"/>
        <w:rPr>
          <w:color w:val="000000" w:themeColor="text1"/>
        </w:rPr>
      </w:pPr>
      <w:r>
        <w:rPr>
          <w:color w:val="000000" w:themeColor="text1"/>
        </w:rPr>
        <w:t xml:space="preserve">This solution focuses on meeting the requirement </w:t>
      </w:r>
      <w:r w:rsidRPr="009D7904">
        <w:rPr>
          <w:color w:val="000000" w:themeColor="text1"/>
        </w:rPr>
        <w:t>PREQ-FS_MExpo-Disc</w:t>
      </w:r>
      <w:r>
        <w:rPr>
          <w:color w:val="000000" w:themeColor="text1"/>
        </w:rPr>
        <w:t xml:space="preserve">-06. </w:t>
      </w:r>
    </w:p>
    <w:p w14:paraId="2EB1D7B6" w14:textId="77777777" w:rsidR="009F0D54" w:rsidRPr="00D35187" w:rsidRDefault="009F0D54" w:rsidP="009F0D54">
      <w:pPr>
        <w:pStyle w:val="Heading6"/>
        <w:rPr>
          <w:rFonts w:eastAsia="Times New Roman"/>
        </w:rPr>
      </w:pPr>
      <w:bookmarkStart w:id="56" w:name="_Toc168331769"/>
      <w:r w:rsidRPr="00D35187">
        <w:rPr>
          <w:rFonts w:eastAsia="Times New Roman"/>
        </w:rPr>
        <w:t>5.1.3.3.3.2</w:t>
      </w:r>
      <w:r w:rsidRPr="00D35187">
        <w:rPr>
          <w:rFonts w:eastAsia="Times New Roman"/>
        </w:rPr>
        <w:tab/>
        <w:t>Description</w:t>
      </w:r>
      <w:bookmarkEnd w:id="56"/>
    </w:p>
    <w:p w14:paraId="77AD2D51" w14:textId="1A3679BD" w:rsidR="009F0D54" w:rsidRDefault="009F0D54" w:rsidP="00CA7609">
      <w:pPr>
        <w:jc w:val="both"/>
      </w:pPr>
      <w:r>
        <w:t xml:space="preserve">The discovery policy is configured on the CCF, so the CCF can limit what the external </w:t>
      </w:r>
      <w:proofErr w:type="spellStart"/>
      <w:r>
        <w:t>MnS</w:t>
      </w:r>
      <w:proofErr w:type="spellEnd"/>
      <w:r>
        <w:t xml:space="preserve"> consumer can subscribe to (during the API invoker onboarding) and discover and subsequently access (once the API invoker gets onboarded). </w:t>
      </w:r>
      <w:ins w:id="57" w:author="Ericsson jaol" w:date="2024-08-05T11:41:00Z">
        <w:r w:rsidR="00834132">
          <w:t xml:space="preserve">The rules contained in </w:t>
        </w:r>
      </w:ins>
      <w:ins w:id="58" w:author="Ericsson jaol" w:date="2024-08-05T11:45:00Z">
        <w:r w:rsidR="001A6508">
          <w:t>a</w:t>
        </w:r>
      </w:ins>
      <w:ins w:id="59" w:author="Ericsson jaol" w:date="2024-08-05T11:41:00Z">
        <w:r w:rsidR="00834132">
          <w:t xml:space="preserve"> discovery policy can be </w:t>
        </w:r>
        <w:proofErr w:type="gramStart"/>
        <w:r w:rsidR="00834132">
          <w:t>more or less granular</w:t>
        </w:r>
      </w:ins>
      <w:proofErr w:type="gramEnd"/>
      <w:ins w:id="60" w:author="Ericsson jaol" w:date="2024-08-05T11:42:00Z">
        <w:r w:rsidR="009B00D5">
          <w:t xml:space="preserve">; the more granularity, </w:t>
        </w:r>
      </w:ins>
      <w:ins w:id="61" w:author="Ericsson jaol" w:date="2024-08-05T11:43:00Z">
        <w:r w:rsidR="00D86AB2">
          <w:t xml:space="preserve">the </w:t>
        </w:r>
      </w:ins>
      <w:ins w:id="62" w:author="Ericsson jaol" w:date="2024-08-05T11:44:00Z">
        <w:r w:rsidR="00D86AB2">
          <w:t>more</w:t>
        </w:r>
      </w:ins>
      <w:ins w:id="63" w:author="Ericsson jaol" w:date="2024-08-05T11:43:00Z">
        <w:r w:rsidR="00811161">
          <w:t xml:space="preserve"> </w:t>
        </w:r>
      </w:ins>
      <w:ins w:id="64" w:author="Ericsson jaol" w:date="2024-08-05T11:44:00Z">
        <w:r w:rsidR="00D86AB2">
          <w:t>fine-grained the c</w:t>
        </w:r>
      </w:ins>
      <w:ins w:id="65" w:author="Ericsson jaol" w:date="2024-08-05T11:42:00Z">
        <w:r w:rsidR="009B00D5">
          <w:t xml:space="preserve">ontrol on </w:t>
        </w:r>
      </w:ins>
      <w:ins w:id="66" w:author="Ericsson jaol" w:date="2024-08-05T11:43:00Z">
        <w:r w:rsidR="002F7F30">
          <w:t xml:space="preserve">external </w:t>
        </w:r>
      </w:ins>
      <w:proofErr w:type="spellStart"/>
      <w:ins w:id="67" w:author="Ericsson jaol" w:date="2024-08-05T11:42:00Z">
        <w:r w:rsidR="002F7F30">
          <w:t>MnS</w:t>
        </w:r>
        <w:proofErr w:type="spellEnd"/>
        <w:r w:rsidR="002F7F30">
          <w:t xml:space="preserve"> consumer</w:t>
        </w:r>
      </w:ins>
      <w:ins w:id="68" w:author="Ericsson jaol" w:date="2024-08-05T11:45:00Z">
        <w:r w:rsidR="001A6508">
          <w:t>’s visibility (i.e. what the consumer can discover)</w:t>
        </w:r>
        <w:r w:rsidR="00E42244">
          <w:t xml:space="preserve">, </w:t>
        </w:r>
      </w:ins>
      <w:ins w:id="69" w:author="Ericsson jaol" w:date="2024-08-05T11:44:00Z">
        <w:r w:rsidR="00D86AB2">
          <w:t xml:space="preserve">at the cost of </w:t>
        </w:r>
      </w:ins>
      <w:ins w:id="70" w:author="Ericsson jaol" w:date="2024-08-05T11:46:00Z">
        <w:r w:rsidR="00CA7609">
          <w:t xml:space="preserve">increasing complexity of external </w:t>
        </w:r>
        <w:proofErr w:type="spellStart"/>
        <w:r w:rsidR="00CA7609">
          <w:t>MnS</w:t>
        </w:r>
        <w:proofErr w:type="spellEnd"/>
        <w:r w:rsidR="00CA7609">
          <w:t xml:space="preserve"> consumer’s authorization (i.e</w:t>
        </w:r>
        <w:r w:rsidR="00E42244">
          <w:t>. what the consumer can access)</w:t>
        </w:r>
        <w:r w:rsidR="00CA7609">
          <w:t xml:space="preserve">. </w:t>
        </w:r>
      </w:ins>
      <w:ins w:id="71" w:author="Ericsson jaol" w:date="2024-08-05T11:47:00Z">
        <w:r w:rsidR="00CA7609">
          <w:t xml:space="preserve">The authorization is performed with an </w:t>
        </w:r>
      </w:ins>
      <w:del w:id="72" w:author="Ericsson jaol" w:date="2024-08-05T11:47:00Z">
        <w:r w:rsidDel="00CA7609">
          <w:delText>This configuration can be accomplished through</w:delText>
        </w:r>
      </w:del>
      <w:r>
        <w:t xml:space="preserve"> OAuth 2.0 access token. The </w:t>
      </w:r>
      <w:del w:id="73" w:author="Ericsson jaol" w:date="2024-08-05T11:48:00Z">
        <w:r w:rsidDel="00872FBF">
          <w:delText>details and usage of this token when used in CAPIF are defined in 3GPP TS 33.122 [14] and shown</w:delText>
        </w:r>
      </w:del>
      <w:ins w:id="74" w:author="Ericsson jaol" w:date="2024-08-05T11:48:00Z">
        <w:r w:rsidR="00872FBF">
          <w:t>components of this token are shown</w:t>
        </w:r>
      </w:ins>
      <w:r>
        <w:t xml:space="preserve"> in the table below (see Table C.2.2-1 from 3GPP TS 33.122 [14]).  </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7086"/>
      </w:tblGrid>
      <w:tr w:rsidR="009F0D54" w14:paraId="3E4CC57B" w14:textId="77777777" w:rsidTr="003F6305">
        <w:trPr>
          <w:jc w:val="center"/>
        </w:trPr>
        <w:tc>
          <w:tcPr>
            <w:tcW w:w="1134" w:type="dxa"/>
            <w:tcBorders>
              <w:top w:val="single" w:sz="4" w:space="0" w:color="auto"/>
              <w:left w:val="single" w:sz="4" w:space="0" w:color="auto"/>
              <w:bottom w:val="single" w:sz="4" w:space="0" w:color="auto"/>
              <w:right w:val="single" w:sz="4" w:space="0" w:color="auto"/>
            </w:tcBorders>
            <w:hideMark/>
          </w:tcPr>
          <w:p w14:paraId="49B07236" w14:textId="77777777" w:rsidR="009F0D54" w:rsidRDefault="009F0D54" w:rsidP="003F6305">
            <w:pPr>
              <w:pStyle w:val="TAH"/>
            </w:pPr>
            <w:r>
              <w:rPr>
                <w:lang w:eastAsia="en-GB"/>
              </w:rPr>
              <w:lastRenderedPageBreak/>
              <w:t>Parameter</w:t>
            </w:r>
          </w:p>
        </w:tc>
        <w:tc>
          <w:tcPr>
            <w:tcW w:w="7089" w:type="dxa"/>
            <w:tcBorders>
              <w:top w:val="single" w:sz="4" w:space="0" w:color="auto"/>
              <w:left w:val="single" w:sz="4" w:space="0" w:color="auto"/>
              <w:bottom w:val="single" w:sz="4" w:space="0" w:color="auto"/>
              <w:right w:val="single" w:sz="4" w:space="0" w:color="auto"/>
            </w:tcBorders>
            <w:hideMark/>
          </w:tcPr>
          <w:p w14:paraId="111A7024" w14:textId="77777777" w:rsidR="009F0D54" w:rsidRDefault="009F0D54" w:rsidP="003F6305">
            <w:pPr>
              <w:pStyle w:val="TAH"/>
            </w:pPr>
            <w:r>
              <w:rPr>
                <w:lang w:eastAsia="en-GB"/>
              </w:rPr>
              <w:t>Description</w:t>
            </w:r>
          </w:p>
        </w:tc>
      </w:tr>
      <w:tr w:rsidR="009F0D54" w14:paraId="782D3E0F" w14:textId="77777777" w:rsidTr="003F6305">
        <w:trPr>
          <w:jc w:val="center"/>
        </w:trPr>
        <w:tc>
          <w:tcPr>
            <w:tcW w:w="1134" w:type="dxa"/>
            <w:tcBorders>
              <w:top w:val="single" w:sz="4" w:space="0" w:color="auto"/>
              <w:left w:val="single" w:sz="4" w:space="0" w:color="auto"/>
              <w:bottom w:val="single" w:sz="4" w:space="0" w:color="auto"/>
              <w:right w:val="single" w:sz="4" w:space="0" w:color="auto"/>
            </w:tcBorders>
            <w:hideMark/>
          </w:tcPr>
          <w:p w14:paraId="2240E690" w14:textId="77777777" w:rsidR="009F0D54" w:rsidRDefault="009F0D54" w:rsidP="003F6305">
            <w:pPr>
              <w:pStyle w:val="TAL"/>
              <w:tabs>
                <w:tab w:val="left" w:pos="5454"/>
              </w:tabs>
            </w:pPr>
            <w:r>
              <w:t>exp</w:t>
            </w:r>
          </w:p>
        </w:tc>
        <w:tc>
          <w:tcPr>
            <w:tcW w:w="7089" w:type="dxa"/>
            <w:tcBorders>
              <w:top w:val="single" w:sz="4" w:space="0" w:color="auto"/>
              <w:left w:val="single" w:sz="4" w:space="0" w:color="auto"/>
              <w:bottom w:val="single" w:sz="4" w:space="0" w:color="auto"/>
              <w:right w:val="single" w:sz="4" w:space="0" w:color="auto"/>
            </w:tcBorders>
            <w:hideMark/>
          </w:tcPr>
          <w:p w14:paraId="2ED9E4DA" w14:textId="77777777" w:rsidR="009F0D54" w:rsidRDefault="009F0D54" w:rsidP="003F6305">
            <w:pPr>
              <w:pStyle w:val="TAL"/>
              <w:tabs>
                <w:tab w:val="left" w:pos="5454"/>
              </w:tabs>
            </w:pPr>
            <w:r>
              <w:t>REQUIRED. The expiration time of the access token.  Implementers MAY provide for some small leeway, usually no more than a few minutes, to account for clock skew (not to exceed 30 seconds).</w:t>
            </w:r>
          </w:p>
        </w:tc>
      </w:tr>
      <w:tr w:rsidR="009F0D54" w14:paraId="47BEF799" w14:textId="77777777" w:rsidTr="003F6305">
        <w:trPr>
          <w:jc w:val="center"/>
        </w:trPr>
        <w:tc>
          <w:tcPr>
            <w:tcW w:w="1134" w:type="dxa"/>
            <w:tcBorders>
              <w:top w:val="single" w:sz="4" w:space="0" w:color="auto"/>
              <w:left w:val="single" w:sz="4" w:space="0" w:color="auto"/>
              <w:bottom w:val="single" w:sz="4" w:space="0" w:color="auto"/>
              <w:right w:val="single" w:sz="4" w:space="0" w:color="auto"/>
            </w:tcBorders>
            <w:hideMark/>
          </w:tcPr>
          <w:p w14:paraId="7AB2AE7F" w14:textId="77777777" w:rsidR="009F0D54" w:rsidRDefault="009F0D54" w:rsidP="003F6305">
            <w:pPr>
              <w:pStyle w:val="TAL"/>
              <w:tabs>
                <w:tab w:val="left" w:pos="5454"/>
              </w:tabs>
            </w:pPr>
            <w:proofErr w:type="spellStart"/>
            <w:r>
              <w:t>client_id</w:t>
            </w:r>
            <w:proofErr w:type="spellEnd"/>
          </w:p>
        </w:tc>
        <w:tc>
          <w:tcPr>
            <w:tcW w:w="7089" w:type="dxa"/>
            <w:tcBorders>
              <w:top w:val="single" w:sz="4" w:space="0" w:color="auto"/>
              <w:left w:val="single" w:sz="4" w:space="0" w:color="auto"/>
              <w:bottom w:val="single" w:sz="4" w:space="0" w:color="auto"/>
              <w:right w:val="single" w:sz="4" w:space="0" w:color="auto"/>
            </w:tcBorders>
            <w:hideMark/>
          </w:tcPr>
          <w:p w14:paraId="33DD3174" w14:textId="77777777" w:rsidR="009F0D54" w:rsidRDefault="009F0D54" w:rsidP="003F6305">
            <w:pPr>
              <w:pStyle w:val="TAL"/>
              <w:tabs>
                <w:tab w:val="left" w:pos="5454"/>
              </w:tabs>
            </w:pPr>
            <w:r>
              <w:t>REQUIRED. The identifier of the API Invoker making the API request as previously established with the CAPIF Core Function through onboarding.</w:t>
            </w:r>
          </w:p>
        </w:tc>
      </w:tr>
      <w:tr w:rsidR="009F0D54" w14:paraId="4CBCF715" w14:textId="77777777" w:rsidTr="003F6305">
        <w:trPr>
          <w:jc w:val="center"/>
        </w:trPr>
        <w:tc>
          <w:tcPr>
            <w:tcW w:w="1134" w:type="dxa"/>
            <w:tcBorders>
              <w:top w:val="single" w:sz="4" w:space="0" w:color="auto"/>
              <w:left w:val="single" w:sz="4" w:space="0" w:color="auto"/>
              <w:bottom w:val="single" w:sz="4" w:space="0" w:color="auto"/>
              <w:right w:val="single" w:sz="4" w:space="0" w:color="auto"/>
            </w:tcBorders>
            <w:hideMark/>
          </w:tcPr>
          <w:p w14:paraId="042D74DD" w14:textId="77777777" w:rsidR="009F0D54" w:rsidRDefault="009F0D54" w:rsidP="003F6305">
            <w:pPr>
              <w:pStyle w:val="TAL"/>
              <w:tabs>
                <w:tab w:val="left" w:pos="5454"/>
              </w:tabs>
            </w:pPr>
            <w:r>
              <w:t>scope</w:t>
            </w:r>
          </w:p>
        </w:tc>
        <w:tc>
          <w:tcPr>
            <w:tcW w:w="7089" w:type="dxa"/>
            <w:tcBorders>
              <w:top w:val="single" w:sz="4" w:space="0" w:color="auto"/>
              <w:left w:val="single" w:sz="4" w:space="0" w:color="auto"/>
              <w:bottom w:val="single" w:sz="4" w:space="0" w:color="auto"/>
              <w:right w:val="single" w:sz="4" w:space="0" w:color="auto"/>
            </w:tcBorders>
            <w:hideMark/>
          </w:tcPr>
          <w:p w14:paraId="5EE8F250" w14:textId="77777777" w:rsidR="009F0D54" w:rsidRDefault="009F0D54" w:rsidP="003F6305">
            <w:pPr>
              <w:pStyle w:val="TAL"/>
              <w:tabs>
                <w:tab w:val="left" w:pos="5454"/>
              </w:tabs>
            </w:pPr>
            <w:r>
              <w:t>REQUIRED. A string containing a space-delimited list, comprising of the following as scopes associated with this token:</w:t>
            </w:r>
          </w:p>
          <w:p w14:paraId="29A4D176" w14:textId="77777777" w:rsidR="009F0D54" w:rsidRDefault="009F0D54" w:rsidP="003F6305">
            <w:pPr>
              <w:pStyle w:val="TAL"/>
              <w:tabs>
                <w:tab w:val="left" w:pos="525"/>
                <w:tab w:val="left" w:pos="808"/>
                <w:tab w:val="left" w:pos="5454"/>
              </w:tabs>
            </w:pPr>
            <w:r>
              <w:t>-  List of Services per AEF (e.g. “AEF</w:t>
            </w:r>
            <w:r>
              <w:rPr>
                <w:vertAlign w:val="subscript"/>
              </w:rPr>
              <w:t>1</w:t>
            </w:r>
            <w:r>
              <w:t>:Service</w:t>
            </w:r>
            <w:r>
              <w:rPr>
                <w:vertAlign w:val="subscript"/>
              </w:rPr>
              <w:t>1</w:t>
            </w:r>
            <w:r>
              <w:t>,Service</w:t>
            </w:r>
            <w:r>
              <w:rPr>
                <w:vertAlign w:val="subscript"/>
              </w:rPr>
              <w:t>2</w:t>
            </w:r>
            <w:r>
              <w:t>,Service</w:t>
            </w:r>
            <w:r>
              <w:rPr>
                <w:vertAlign w:val="subscript"/>
              </w:rPr>
              <w:t>3</w:t>
            </w:r>
            <w:r>
              <w:t>,...,</w:t>
            </w:r>
            <w:proofErr w:type="spellStart"/>
            <w:r>
              <w:t>Service</w:t>
            </w:r>
            <w:r>
              <w:rPr>
                <w:vertAlign w:val="subscript"/>
              </w:rPr>
              <w:t>X</w:t>
            </w:r>
            <w:proofErr w:type="spellEnd"/>
            <w:r>
              <w:t>;</w:t>
            </w:r>
          </w:p>
          <w:p w14:paraId="33047303" w14:textId="77777777" w:rsidR="009F0D54" w:rsidRDefault="009F0D54" w:rsidP="003F6305">
            <w:pPr>
              <w:pStyle w:val="TAL"/>
              <w:tabs>
                <w:tab w:val="left" w:pos="525"/>
                <w:tab w:val="left" w:pos="808"/>
                <w:tab w:val="left" w:pos="5454"/>
              </w:tabs>
            </w:pPr>
            <w:r>
              <w:t xml:space="preserve">                                                    AEF</w:t>
            </w:r>
            <w:r>
              <w:rPr>
                <w:vertAlign w:val="subscript"/>
              </w:rPr>
              <w:t>2</w:t>
            </w:r>
            <w:r>
              <w:t>:Service</w:t>
            </w:r>
            <w:r>
              <w:rPr>
                <w:vertAlign w:val="subscript"/>
              </w:rPr>
              <w:t>1</w:t>
            </w:r>
            <w:r>
              <w:t>,Service</w:t>
            </w:r>
            <w:r>
              <w:rPr>
                <w:vertAlign w:val="subscript"/>
              </w:rPr>
              <w:t>2</w:t>
            </w:r>
            <w:r>
              <w:t>,Service</w:t>
            </w:r>
            <w:r>
              <w:rPr>
                <w:vertAlign w:val="subscript"/>
              </w:rPr>
              <w:t>3</w:t>
            </w:r>
            <w:r>
              <w:t>,...,</w:t>
            </w:r>
            <w:proofErr w:type="spellStart"/>
            <w:r>
              <w:t>Service</w:t>
            </w:r>
            <w:r>
              <w:rPr>
                <w:vertAlign w:val="subscript"/>
              </w:rPr>
              <w:t>Z</w:t>
            </w:r>
            <w:proofErr w:type="spellEnd"/>
            <w:r>
              <w:t>”)</w:t>
            </w:r>
          </w:p>
        </w:tc>
      </w:tr>
    </w:tbl>
    <w:p w14:paraId="085FB4ED" w14:textId="77777777" w:rsidR="009F0D54" w:rsidRDefault="009F0D54" w:rsidP="009F0D54">
      <w:pPr>
        <w:jc w:val="both"/>
      </w:pPr>
    </w:p>
    <w:p w14:paraId="389597BC" w14:textId="77777777" w:rsidR="00FD3826" w:rsidRDefault="009F0D54" w:rsidP="009F0D54">
      <w:pPr>
        <w:jc w:val="both"/>
        <w:rPr>
          <w:ins w:id="75" w:author="Ericsson jaol" w:date="2024-08-05T11:50:00Z"/>
          <w:color w:val="000000" w:themeColor="text1"/>
          <w:lang w:eastAsia="zh-CN"/>
        </w:rPr>
      </w:pPr>
      <w:del w:id="76" w:author="Ericsson jaol" w:date="2024-08-05T11:50:00Z">
        <w:r w:rsidDel="00FD3826">
          <w:delText xml:space="preserve">To configure the policy on the CCF, it is proposed to use scope parameter, which is a string containing a space-delimited list. </w:delText>
        </w:r>
        <w:r w:rsidDel="00FD3826">
          <w:rPr>
            <w:color w:val="000000" w:themeColor="text1"/>
          </w:rPr>
          <w:delText xml:space="preserve">The configuration can be done, for example by the </w:delText>
        </w:r>
        <w:r w:rsidRPr="003F2733" w:rsidDel="00FD3826">
          <w:rPr>
            <w:color w:val="000000" w:themeColor="text1"/>
            <w:lang w:eastAsia="zh-CN"/>
          </w:rPr>
          <w:delText>CAPIF administrator</w:delText>
        </w:r>
        <w:r w:rsidDel="00FD3826">
          <w:rPr>
            <w:color w:val="000000" w:themeColor="text1"/>
            <w:lang w:eastAsia="zh-CN"/>
          </w:rPr>
          <w:delText>, for the cases where this administrator is also administrator of the 3GPP management system (see TS 28.319 [29]).</w:delText>
        </w:r>
      </w:del>
    </w:p>
    <w:p w14:paraId="74B25261" w14:textId="1FAF6F6D" w:rsidR="009879FE" w:rsidRPr="002419C1" w:rsidRDefault="00E9140C" w:rsidP="009879FE">
      <w:pPr>
        <w:spacing w:after="60"/>
        <w:jc w:val="both"/>
        <w:rPr>
          <w:ins w:id="77" w:author="Ericsson jaol" w:date="2024-08-05T11:56:00Z"/>
          <w:color w:val="000000" w:themeColor="text1"/>
        </w:rPr>
      </w:pPr>
      <w:ins w:id="78" w:author="Ericsson jaol" w:date="2024-08-05T11:49:00Z">
        <w:r w:rsidRPr="009879FE">
          <w:rPr>
            <w:color w:val="000000" w:themeColor="text1"/>
            <w:lang w:eastAsia="zh-CN"/>
          </w:rPr>
          <w:t>T</w:t>
        </w:r>
        <w:r w:rsidR="00FD3826" w:rsidRPr="009879FE">
          <w:rPr>
            <w:color w:val="000000" w:themeColor="text1"/>
            <w:lang w:eastAsia="zh-CN"/>
          </w:rPr>
          <w:t xml:space="preserve">he </w:t>
        </w:r>
      </w:ins>
      <w:ins w:id="79" w:author="Ericsson jaol" w:date="2024-08-05T11:50:00Z">
        <w:r w:rsidR="00FD3826" w:rsidRPr="009879FE">
          <w:rPr>
            <w:color w:val="000000" w:themeColor="text1"/>
            <w:lang w:eastAsia="zh-CN"/>
          </w:rPr>
          <w:t>“</w:t>
        </w:r>
      </w:ins>
      <w:ins w:id="80" w:author="Ericsson jaol" w:date="2024-08-05T11:49:00Z">
        <w:r w:rsidR="00FD3826" w:rsidRPr="009879FE">
          <w:rPr>
            <w:color w:val="000000" w:themeColor="text1"/>
            <w:lang w:eastAsia="zh-CN"/>
          </w:rPr>
          <w:t>scope</w:t>
        </w:r>
      </w:ins>
      <w:ins w:id="81" w:author="Ericsson jaol" w:date="2024-08-05T11:50:00Z">
        <w:r w:rsidR="00FD3826" w:rsidRPr="009879FE">
          <w:rPr>
            <w:color w:val="000000" w:themeColor="text1"/>
            <w:lang w:eastAsia="zh-CN"/>
          </w:rPr>
          <w:t>”</w:t>
        </w:r>
      </w:ins>
      <w:ins w:id="82" w:author="Ericsson jaol" w:date="2024-08-05T11:49:00Z">
        <w:r w:rsidR="00FD3826" w:rsidRPr="009879FE">
          <w:rPr>
            <w:color w:val="000000" w:themeColor="text1"/>
            <w:lang w:eastAsia="zh-CN"/>
          </w:rPr>
          <w:t xml:space="preserve"> parameter</w:t>
        </w:r>
      </w:ins>
      <w:ins w:id="83" w:author="Ericsson jaol" w:date="2024-08-05T11:50:00Z">
        <w:r w:rsidR="00FD3826" w:rsidRPr="009879FE">
          <w:rPr>
            <w:color w:val="000000" w:themeColor="text1"/>
            <w:lang w:eastAsia="zh-CN"/>
          </w:rPr>
          <w:t xml:space="preserve"> contains OAuth2.0 scopes</w:t>
        </w:r>
        <w:r w:rsidR="008348C2" w:rsidRPr="009879FE">
          <w:rPr>
            <w:color w:val="000000" w:themeColor="text1"/>
            <w:lang w:eastAsia="zh-CN"/>
          </w:rPr>
          <w:t xml:space="preserve"> </w:t>
        </w:r>
      </w:ins>
      <w:ins w:id="84" w:author="Ericsson jaol" w:date="2024-08-05T11:54:00Z">
        <w:r w:rsidR="00940B8B" w:rsidRPr="009879FE">
          <w:rPr>
            <w:color w:val="000000" w:themeColor="text1"/>
            <w:lang w:eastAsia="zh-CN"/>
          </w:rPr>
          <w:t>typically following the convention</w:t>
        </w:r>
      </w:ins>
      <w:ins w:id="85" w:author="Ericsson jaol" w:date="2024-08-05T11:50:00Z">
        <w:r w:rsidR="008348C2" w:rsidRPr="009879FE">
          <w:rPr>
            <w:color w:val="000000" w:themeColor="text1"/>
            <w:lang w:eastAsia="zh-CN"/>
          </w:rPr>
          <w:t xml:space="preserve"> “</w:t>
        </w:r>
      </w:ins>
      <w:ins w:id="86" w:author="Ericsson jaol" w:date="2024-08-05T11:53:00Z">
        <w:r w:rsidR="00940B8B" w:rsidRPr="009879FE">
          <w:rPr>
            <w:color w:val="000000" w:themeColor="text1"/>
            <w:lang w:eastAsia="zh-CN"/>
          </w:rPr>
          <w:t xml:space="preserve">scope value </w:t>
        </w:r>
      </w:ins>
      <w:ins w:id="87" w:author="Ericsson jaol" w:date="2024-08-05T11:54:00Z">
        <w:r w:rsidR="00940B8B" w:rsidRPr="009879FE">
          <w:rPr>
            <w:color w:val="000000" w:themeColor="text1"/>
            <w:lang w:eastAsia="zh-CN"/>
          </w:rPr>
          <w:t xml:space="preserve">= </w:t>
        </w:r>
      </w:ins>
      <w:ins w:id="88" w:author="Ericsson jaol" w:date="2024-08-05T11:50:00Z">
        <w:r w:rsidR="008348C2" w:rsidRPr="009879FE">
          <w:rPr>
            <w:color w:val="000000" w:themeColor="text1"/>
            <w:lang w:eastAsia="zh-CN"/>
          </w:rPr>
          <w:t>&lt;resource&gt;:&lt;access</w:t>
        </w:r>
      </w:ins>
      <w:ins w:id="89" w:author="Ericsson jaol" w:date="2024-08-05T11:51:00Z">
        <w:r w:rsidR="008348C2" w:rsidRPr="009879FE">
          <w:rPr>
            <w:color w:val="000000" w:themeColor="text1"/>
            <w:lang w:eastAsia="zh-CN"/>
          </w:rPr>
          <w:t xml:space="preserve">&gt;”, where </w:t>
        </w:r>
      </w:ins>
      <w:ins w:id="90" w:author="Ericsson jaol" w:date="2024-08-05T08:39:00Z">
        <w:r w:rsidR="00366E85" w:rsidRPr="009879FE">
          <w:rPr>
            <w:color w:val="000000" w:themeColor="text1"/>
          </w:rPr>
          <w:t xml:space="preserve">&lt;resource&gt; </w:t>
        </w:r>
      </w:ins>
      <w:ins w:id="91" w:author="Ericsson jaol" w:date="2024-08-05T11:53:00Z">
        <w:r w:rsidR="007E1220" w:rsidRPr="009879FE">
          <w:rPr>
            <w:color w:val="000000" w:themeColor="text1"/>
          </w:rPr>
          <w:t xml:space="preserve">component </w:t>
        </w:r>
      </w:ins>
      <w:ins w:id="92" w:author="Ericsson jaol" w:date="2024-08-05T08:39:00Z">
        <w:r w:rsidR="00366E85" w:rsidRPr="009879FE">
          <w:rPr>
            <w:color w:val="000000" w:themeColor="text1"/>
          </w:rPr>
          <w:t xml:space="preserve">refers to the object the scope grants access to, and &lt;access&gt; </w:t>
        </w:r>
      </w:ins>
      <w:ins w:id="93" w:author="Ericsson jaol" w:date="2024-08-05T11:53:00Z">
        <w:r w:rsidR="007E1220" w:rsidRPr="009879FE">
          <w:rPr>
            <w:color w:val="000000" w:themeColor="text1"/>
          </w:rPr>
          <w:t xml:space="preserve">component </w:t>
        </w:r>
      </w:ins>
      <w:ins w:id="94" w:author="Ericsson jaol" w:date="2024-08-05T08:39:00Z">
        <w:r w:rsidR="00366E85" w:rsidRPr="009879FE">
          <w:rPr>
            <w:color w:val="000000" w:themeColor="text1"/>
          </w:rPr>
          <w:t>refer</w:t>
        </w:r>
      </w:ins>
      <w:ins w:id="95" w:author="Ericsson jaol" w:date="2024-08-05T11:53:00Z">
        <w:r w:rsidR="007E1220" w:rsidRPr="009879FE">
          <w:rPr>
            <w:color w:val="000000" w:themeColor="text1"/>
          </w:rPr>
          <w:t xml:space="preserve">s </w:t>
        </w:r>
      </w:ins>
      <w:ins w:id="96" w:author="Ericsson jaol" w:date="2024-08-05T08:39:00Z">
        <w:r w:rsidR="00366E85" w:rsidRPr="009879FE">
          <w:rPr>
            <w:color w:val="000000" w:themeColor="text1"/>
          </w:rPr>
          <w:t>to the operation(s) the scope a</w:t>
        </w:r>
      </w:ins>
      <w:ins w:id="97" w:author="Ericsson jaol" w:date="2024-08-05T11:52:00Z">
        <w:r w:rsidR="00EA0CDA" w:rsidRPr="009879FE">
          <w:rPr>
            <w:color w:val="000000" w:themeColor="text1"/>
          </w:rPr>
          <w:t>uthorized</w:t>
        </w:r>
      </w:ins>
      <w:ins w:id="98" w:author="Ericsson jaol" w:date="2024-08-05T08:39:00Z">
        <w:r w:rsidR="00366E85" w:rsidRPr="009879FE">
          <w:rPr>
            <w:color w:val="000000" w:themeColor="text1"/>
          </w:rPr>
          <w:t xml:space="preserve"> </w:t>
        </w:r>
      </w:ins>
      <w:ins w:id="99" w:author="Ericsson jaol" w:date="2024-08-05T11:52:00Z">
        <w:r w:rsidR="00EA0CDA" w:rsidRPr="009879FE">
          <w:rPr>
            <w:color w:val="000000" w:themeColor="text1"/>
          </w:rPr>
          <w:t>upon</w:t>
        </w:r>
      </w:ins>
      <w:ins w:id="100" w:author="Ericsson jaol" w:date="2024-08-05T08:39:00Z">
        <w:r w:rsidR="00366E85" w:rsidRPr="009879FE">
          <w:rPr>
            <w:color w:val="000000" w:themeColor="text1"/>
          </w:rPr>
          <w:t xml:space="preserve"> that resource.</w:t>
        </w:r>
      </w:ins>
      <w:ins w:id="101" w:author="Ericsson jaol" w:date="2024-08-05T08:40:00Z">
        <w:r w:rsidR="00676782" w:rsidRPr="009879FE">
          <w:rPr>
            <w:color w:val="000000" w:themeColor="text1"/>
          </w:rPr>
          <w:t xml:space="preserve"> </w:t>
        </w:r>
      </w:ins>
      <w:ins w:id="102" w:author="Ericsson jaol" w:date="2024-08-05T11:53:00Z">
        <w:r w:rsidR="007E1220" w:rsidRPr="009879FE">
          <w:rPr>
            <w:color w:val="000000" w:themeColor="text1"/>
          </w:rPr>
          <w:t xml:space="preserve">The &lt;&lt;resource&gt;&gt; component </w:t>
        </w:r>
      </w:ins>
      <w:ins w:id="103" w:author="Ericsson jaol" w:date="2024-08-05T11:54:00Z">
        <w:r w:rsidR="00940B8B" w:rsidRPr="009879FE">
          <w:rPr>
            <w:color w:val="000000" w:themeColor="text1"/>
          </w:rPr>
          <w:t>r</w:t>
        </w:r>
      </w:ins>
      <w:ins w:id="104" w:author="Ericsson jaol" w:date="2024-08-05T11:55:00Z">
        <w:r w:rsidR="0048302F" w:rsidRPr="009879FE">
          <w:rPr>
            <w:color w:val="000000" w:themeColor="text1"/>
          </w:rPr>
          <w:t>eferences</w:t>
        </w:r>
      </w:ins>
      <w:ins w:id="105" w:author="Ericsson jaol" w:date="2024-08-05T11:54:00Z">
        <w:r w:rsidR="00940B8B" w:rsidRPr="009879FE">
          <w:rPr>
            <w:color w:val="000000" w:themeColor="text1"/>
          </w:rPr>
          <w:t xml:space="preserve"> discoverable MOIs, which means</w:t>
        </w:r>
      </w:ins>
      <w:ins w:id="106" w:author="Ericsson jaol" w:date="2024-08-05T11:55:00Z">
        <w:r w:rsidR="0048302F" w:rsidRPr="009879FE">
          <w:rPr>
            <w:color w:val="000000" w:themeColor="text1"/>
          </w:rPr>
          <w:t xml:space="preserve"> this component can be mapped from</w:t>
        </w:r>
      </w:ins>
      <w:ins w:id="107" w:author="Ericsson jaol" w:date="2024-08-05T11:54:00Z">
        <w:r w:rsidR="00940B8B" w:rsidRPr="009879FE">
          <w:rPr>
            <w:color w:val="000000" w:themeColor="text1"/>
          </w:rPr>
          <w:t xml:space="preserve"> “</w:t>
        </w:r>
        <w:proofErr w:type="spellStart"/>
        <w:r w:rsidR="00940B8B" w:rsidRPr="009879FE">
          <w:rPr>
            <w:color w:val="000000" w:themeColor="text1"/>
          </w:rPr>
          <w:t>dataNodeSelector</w:t>
        </w:r>
        <w:proofErr w:type="spellEnd"/>
        <w:r w:rsidR="00940B8B" w:rsidRPr="009879FE">
          <w:rPr>
            <w:color w:val="000000" w:themeColor="text1"/>
          </w:rPr>
          <w:t>” attribute</w:t>
        </w:r>
      </w:ins>
      <w:ins w:id="108" w:author="Ericsson jaol" w:date="2024-08-05T11:55:00Z">
        <w:r w:rsidR="0048302F" w:rsidRPr="009879FE">
          <w:rPr>
            <w:color w:val="000000" w:themeColor="text1"/>
          </w:rPr>
          <w:t xml:space="preserve">. </w:t>
        </w:r>
      </w:ins>
      <w:ins w:id="109" w:author="Ericsson jaol" w:date="2024-08-05T11:56:00Z">
        <w:r w:rsidR="009879FE">
          <w:t>According to clause 7.3.3 from TS 28.319 [29], the “</w:t>
        </w:r>
        <w:proofErr w:type="spellStart"/>
        <w:r w:rsidR="009879FE">
          <w:t>dataNodeSelector</w:t>
        </w:r>
        <w:proofErr w:type="spellEnd"/>
        <w:r w:rsidR="009879FE">
          <w:t xml:space="preserve">” can be used to represent either </w:t>
        </w:r>
        <w:proofErr w:type="spellStart"/>
        <w:r w:rsidR="009879FE">
          <w:t>i</w:t>
        </w:r>
        <w:proofErr w:type="spellEnd"/>
        <w:r w:rsidR="009879FE">
          <w:t xml:space="preserve">) IOCs, i.e., whole classes; ii) MOIs, i.e. specific instances of classes with a known DN value; and iii) </w:t>
        </w:r>
      </w:ins>
      <w:ins w:id="110" w:author="Ericsson jaol" w:date="2024-08-05T12:39:00Z">
        <w:r w:rsidR="00C93294">
          <w:t xml:space="preserve">XPATH or JEX </w:t>
        </w:r>
      </w:ins>
      <w:ins w:id="111" w:author="Ericsson jaol" w:date="2024-08-05T11:56:00Z">
        <w:r w:rsidR="009879FE">
          <w:t>expressions</w:t>
        </w:r>
      </w:ins>
      <w:ins w:id="112" w:author="Ericsson jaol" w:date="2024-08-05T12:39:00Z">
        <w:r w:rsidR="00C93294">
          <w:t xml:space="preserve">. </w:t>
        </w:r>
      </w:ins>
      <w:ins w:id="113" w:author="Ericsson jaol" w:date="2024-08-05T11:56:00Z">
        <w:r w:rsidR="009879FE">
          <w:t xml:space="preserve"> </w:t>
        </w:r>
      </w:ins>
    </w:p>
    <w:p w14:paraId="3F5D61F1" w14:textId="77777777" w:rsidR="00731A51" w:rsidRDefault="00731A51" w:rsidP="009879FE">
      <w:pPr>
        <w:spacing w:after="60"/>
        <w:jc w:val="both"/>
        <w:rPr>
          <w:ins w:id="114" w:author="Ericsson jaol" w:date="2024-08-05T11:56:00Z"/>
        </w:rPr>
      </w:pPr>
    </w:p>
    <w:p w14:paraId="235E6500" w14:textId="7F917E8C" w:rsidR="00217003" w:rsidRDefault="00731A51" w:rsidP="003419B8">
      <w:pPr>
        <w:spacing w:after="60"/>
        <w:jc w:val="both"/>
        <w:rPr>
          <w:ins w:id="115" w:author="Ericsson jaol" w:date="2024-08-05T12:03:00Z"/>
        </w:rPr>
      </w:pPr>
      <w:ins w:id="116" w:author="Ericsson jaol" w:date="2024-08-05T11:57:00Z">
        <w:r>
          <w:t xml:space="preserve">The </w:t>
        </w:r>
      </w:ins>
      <w:ins w:id="117" w:author="Ericsson jaol" w:date="2024-08-05T11:58:00Z">
        <w:r w:rsidR="002419C1">
          <w:t>granularity used for “</w:t>
        </w:r>
        <w:proofErr w:type="spellStart"/>
        <w:r w:rsidR="002419C1">
          <w:t>dataNodeSelector</w:t>
        </w:r>
        <w:proofErr w:type="spellEnd"/>
        <w:r w:rsidR="002419C1">
          <w:t xml:space="preserve">” </w:t>
        </w:r>
        <w:r w:rsidR="003419B8">
          <w:t xml:space="preserve">definition determines the granularity over which authorization will be applied </w:t>
        </w:r>
        <w:proofErr w:type="gramStart"/>
        <w:r w:rsidR="003419B8">
          <w:t>later on</w:t>
        </w:r>
      </w:ins>
      <w:proofErr w:type="gramEnd"/>
      <w:ins w:id="118" w:author="Ericsson jaol" w:date="2024-08-05T12:00:00Z">
        <w:r w:rsidR="00BF5883">
          <w:t xml:space="preserve">, </w:t>
        </w:r>
      </w:ins>
      <w:ins w:id="119" w:author="Ericsson jaol" w:date="2024-08-05T11:58:00Z">
        <w:r w:rsidR="003419B8">
          <w:t>and there</w:t>
        </w:r>
      </w:ins>
      <w:ins w:id="120" w:author="Ericsson jaol" w:date="2024-08-05T11:59:00Z">
        <w:r w:rsidR="003419B8">
          <w:t>fore how granular tokens should be emitted and enforced.</w:t>
        </w:r>
      </w:ins>
      <w:ins w:id="121" w:author="Ericsson jaol" w:date="2024-08-05T12:00:00Z">
        <w:r w:rsidR="0070592F">
          <w:t xml:space="preserve"> </w:t>
        </w:r>
      </w:ins>
      <w:ins w:id="122" w:author="Ericsson jaol" w:date="2024-08-05T12:01:00Z">
        <w:r w:rsidR="00934E3C">
          <w:t>A</w:t>
        </w:r>
      </w:ins>
      <w:ins w:id="123" w:author="Ericsson jaol" w:date="2024-08-05T12:02:00Z">
        <w:r w:rsidR="00934E3C">
          <w:t xml:space="preserve"> right level of granularity is fundamental to ensure fulfilment of PREQ-FS_MExpo-Disc-06</w:t>
        </w:r>
        <w:r w:rsidR="00217003">
          <w:t xml:space="preserve">; actually, too much granularity </w:t>
        </w:r>
      </w:ins>
      <w:ins w:id="124" w:author="Ericsson jaol" w:date="2024-08-05T12:03:00Z">
        <w:r w:rsidR="00217003">
          <w:t xml:space="preserve">may risk this fulfilment, leading to noteworthy issues during authorization </w:t>
        </w:r>
      </w:ins>
      <w:ins w:id="125" w:author="Ericsson jaol" w:date="2024-08-05T12:04:00Z">
        <w:r w:rsidR="00405E3A">
          <w:t>(see issues reported in clause 5.1.4).</w:t>
        </w:r>
      </w:ins>
    </w:p>
    <w:p w14:paraId="1FCD6BB1" w14:textId="2E262BBE" w:rsidR="00900027" w:rsidRPr="003F2733" w:rsidDel="008348C2" w:rsidRDefault="00900027" w:rsidP="003419B8">
      <w:pPr>
        <w:spacing w:after="60"/>
        <w:jc w:val="both"/>
        <w:rPr>
          <w:del w:id="126" w:author="Ericsson jaol" w:date="2024-08-05T11:51:00Z"/>
          <w:color w:val="000000" w:themeColor="text1"/>
          <w:lang w:eastAsia="zh-CN"/>
        </w:rPr>
      </w:pPr>
    </w:p>
    <w:p w14:paraId="2CD5F12F" w14:textId="2D0EE04A" w:rsidR="009F0D54" w:rsidDel="009879FE" w:rsidRDefault="009F0D54" w:rsidP="009F0D54">
      <w:pPr>
        <w:pStyle w:val="EditorsNote"/>
        <w:spacing w:after="120"/>
        <w:ind w:left="0" w:firstLine="0"/>
        <w:jc w:val="both"/>
        <w:rPr>
          <w:del w:id="127" w:author="Ericsson jaol" w:date="2024-08-05T11:56:00Z"/>
          <w:color w:val="000000" w:themeColor="text1"/>
          <w:lang w:eastAsia="zh-CN"/>
        </w:rPr>
      </w:pPr>
      <w:del w:id="128" w:author="Ericsson jaol" w:date="2024-08-05T08:57:00Z">
        <w:r w:rsidDel="00A66A10">
          <w:rPr>
            <w:color w:val="000000" w:themeColor="text1"/>
            <w:lang w:eastAsia="zh-CN"/>
          </w:rPr>
          <w:delText>Once configured with the discovery policy, the CCF can use the policy with the external MnS consumer over CAPIF-1 interface.</w:delText>
        </w:r>
      </w:del>
      <w:del w:id="129" w:author="Ericsson jaol" w:date="2024-08-05T11:56:00Z">
        <w:r w:rsidDel="009879FE">
          <w:rPr>
            <w:color w:val="000000" w:themeColor="text1"/>
            <w:lang w:eastAsia="zh-CN"/>
          </w:rPr>
          <w:delText xml:space="preserve"> </w:delText>
        </w:r>
      </w:del>
    </w:p>
    <w:p w14:paraId="0A5B0C14" w14:textId="77777777" w:rsidR="00057226" w:rsidRDefault="00057226" w:rsidP="009F0D54">
      <w:pPr>
        <w:pStyle w:val="EditorsNote"/>
        <w:spacing w:after="120"/>
        <w:ind w:left="0" w:firstLine="0"/>
        <w:jc w:val="both"/>
        <w:rPr>
          <w:color w:val="000000" w:themeColor="text1"/>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057226" w14:paraId="692B71B9" w14:textId="77777777" w:rsidTr="003F6305">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B81AF35" w14:textId="755464F0" w:rsidR="00057226" w:rsidRDefault="00057226" w:rsidP="003F6305">
            <w:pPr>
              <w:overflowPunct w:val="0"/>
              <w:autoSpaceDE w:val="0"/>
              <w:autoSpaceDN w:val="0"/>
              <w:adjustRightInd w:val="0"/>
              <w:jc w:val="center"/>
              <w:rPr>
                <w:rFonts w:ascii="Arial" w:hAnsi="Arial" w:cs="Arial"/>
                <w:b/>
                <w:bCs/>
                <w:sz w:val="28"/>
                <w:szCs w:val="28"/>
              </w:rPr>
            </w:pPr>
            <w:proofErr w:type="gramStart"/>
            <w:r>
              <w:rPr>
                <w:rFonts w:ascii="Arial" w:hAnsi="Arial" w:cs="Arial"/>
                <w:b/>
                <w:sz w:val="36"/>
                <w:szCs w:val="44"/>
              </w:rPr>
              <w:t>3</w:t>
            </w:r>
            <w:r w:rsidRPr="009F0D54">
              <w:rPr>
                <w:rFonts w:ascii="Arial" w:hAnsi="Arial" w:cs="Arial"/>
                <w:b/>
                <w:sz w:val="36"/>
                <w:szCs w:val="44"/>
                <w:vertAlign w:val="superscript"/>
              </w:rPr>
              <w:t>nd</w:t>
            </w:r>
            <w:proofErr w:type="gramEnd"/>
            <w:r>
              <w:rPr>
                <w:rFonts w:ascii="Arial" w:hAnsi="Arial" w:cs="Arial"/>
                <w:b/>
                <w:sz w:val="36"/>
                <w:szCs w:val="44"/>
                <w:vertAlign w:val="superscript"/>
              </w:rPr>
              <w:t xml:space="preserve"> </w:t>
            </w:r>
            <w:r>
              <w:rPr>
                <w:rFonts w:ascii="Arial" w:hAnsi="Arial" w:cs="Arial"/>
                <w:b/>
                <w:sz w:val="36"/>
                <w:szCs w:val="44"/>
              </w:rPr>
              <w:t>Change</w:t>
            </w:r>
          </w:p>
        </w:tc>
      </w:tr>
    </w:tbl>
    <w:p w14:paraId="2DB59835" w14:textId="77777777" w:rsidR="00057226" w:rsidRPr="00F870B1" w:rsidRDefault="00057226" w:rsidP="009F0D54">
      <w:pPr>
        <w:pStyle w:val="EditorsNote"/>
        <w:spacing w:after="120"/>
        <w:ind w:left="0" w:firstLine="0"/>
        <w:jc w:val="both"/>
        <w:rPr>
          <w:color w:val="000000" w:themeColor="text1"/>
          <w:lang w:eastAsia="zh-CN"/>
        </w:rPr>
      </w:pPr>
    </w:p>
    <w:p w14:paraId="4A80833F" w14:textId="21A940C6" w:rsidR="00057226" w:rsidRDefault="009F0D54" w:rsidP="0075243E">
      <w:pPr>
        <w:pStyle w:val="Heading4"/>
        <w:rPr>
          <w:ins w:id="130" w:author="Ericsson jaol" w:date="2024-08-01T18:36:00Z"/>
        </w:rPr>
      </w:pPr>
      <w:bookmarkStart w:id="131" w:name="_Toc157755322"/>
      <w:bookmarkStart w:id="132" w:name="_Toc168331770"/>
      <w:r w:rsidRPr="000D438C">
        <w:t>5.1.</w:t>
      </w:r>
      <w:r>
        <w:t>3</w:t>
      </w:r>
      <w:r w:rsidRPr="000D438C">
        <w:t>.4</w:t>
      </w:r>
      <w:r w:rsidRPr="007837C8">
        <w:tab/>
      </w:r>
      <w:r w:rsidRPr="000D438C">
        <w:t>Evaluation of potential solutions</w:t>
      </w:r>
      <w:bookmarkEnd w:id="131"/>
      <w:bookmarkEnd w:id="132"/>
    </w:p>
    <w:p w14:paraId="7C3B0607" w14:textId="760544DD" w:rsidR="00B4400D" w:rsidRPr="00A608C6" w:rsidDel="00D358D2" w:rsidRDefault="00B4400D" w:rsidP="00D358D2">
      <w:pPr>
        <w:pStyle w:val="Heading5"/>
        <w:ind w:left="0" w:firstLine="0"/>
        <w:rPr>
          <w:del w:id="133" w:author="Ericsson jaol" w:date="2024-08-05T12:55:00Z"/>
          <w:sz w:val="20"/>
          <w:szCs w:val="18"/>
          <w:lang w:val="en-US"/>
        </w:rPr>
      </w:pPr>
    </w:p>
    <w:p w14:paraId="0F9F20EF" w14:textId="77777777" w:rsidR="00973309" w:rsidDel="00D358D2" w:rsidRDefault="00973309" w:rsidP="00D358D2">
      <w:pPr>
        <w:pStyle w:val="Heading5"/>
        <w:ind w:left="0" w:firstLine="0"/>
        <w:rPr>
          <w:del w:id="134" w:author="Ericsson jaol" w:date="2024-08-05T12:55:00Z"/>
        </w:rPr>
      </w:pPr>
    </w:p>
    <w:p w14:paraId="084C59E6" w14:textId="315DC006" w:rsidR="00B4400D" w:rsidRPr="00B4400D" w:rsidDel="00D358D2" w:rsidRDefault="00B4400D" w:rsidP="00F92BC8">
      <w:pPr>
        <w:pStyle w:val="Heading5"/>
        <w:ind w:left="0" w:firstLine="0"/>
        <w:rPr>
          <w:del w:id="135" w:author="Ericsson jaol" w:date="2024-08-05T12:55:00Z"/>
          <w:sz w:val="20"/>
          <w:szCs w:val="18"/>
          <w:lang w:val="en-US"/>
        </w:rPr>
      </w:pPr>
    </w:p>
    <w:p w14:paraId="7EA2E0FB" w14:textId="5CF2AF5B" w:rsidR="00B4400D" w:rsidRDefault="009F0D54" w:rsidP="009F0D54">
      <w:pPr>
        <w:pStyle w:val="EditorsNote"/>
        <w:ind w:left="0" w:firstLine="0"/>
        <w:jc w:val="both"/>
        <w:rPr>
          <w:color w:val="auto"/>
        </w:rPr>
      </w:pPr>
      <w:r w:rsidRPr="009D7904">
        <w:rPr>
          <w:color w:val="000000" w:themeColor="text1"/>
        </w:rPr>
        <w:t>Solutions #1 and #2 allow fulfilling the requirements PREQ-FS_MExpo-Disc-01, PREQ-FS_MExpo-Disc-02, PREQ-FS_MExpo-Disc-03, PREQ-FS_MExpo-Disc-04 and PREQ-FS_MExpo-Disc-05, providing controllable granularity on</w:t>
      </w:r>
      <w:r w:rsidRPr="00BC0F2A">
        <w:rPr>
          <w:color w:val="auto"/>
        </w:rPr>
        <w:t xml:space="preserve"> which published </w:t>
      </w:r>
      <w:proofErr w:type="spellStart"/>
      <w:r w:rsidRPr="00BC0F2A">
        <w:rPr>
          <w:color w:val="auto"/>
        </w:rPr>
        <w:t>MnS</w:t>
      </w:r>
      <w:proofErr w:type="spellEnd"/>
      <w:r w:rsidRPr="00BC0F2A">
        <w:rPr>
          <w:color w:val="auto"/>
        </w:rPr>
        <w:t xml:space="preserve"> information is discoverable by an external </w:t>
      </w:r>
      <w:proofErr w:type="spellStart"/>
      <w:r w:rsidRPr="00BC0F2A">
        <w:rPr>
          <w:color w:val="auto"/>
        </w:rPr>
        <w:t>MnS</w:t>
      </w:r>
      <w:proofErr w:type="spellEnd"/>
      <w:r w:rsidRPr="00BC0F2A">
        <w:rPr>
          <w:color w:val="auto"/>
        </w:rPr>
        <w:t xml:space="preserve"> consumer. </w:t>
      </w:r>
    </w:p>
    <w:p w14:paraId="10067163" w14:textId="2E4C919B" w:rsidR="00A5045B" w:rsidRDefault="00A5045B" w:rsidP="009F0D54">
      <w:pPr>
        <w:pStyle w:val="EditorsNote"/>
        <w:ind w:left="0" w:firstLine="0"/>
        <w:jc w:val="both"/>
        <w:rPr>
          <w:color w:val="auto"/>
        </w:rPr>
      </w:pPr>
    </w:p>
    <w:p w14:paraId="3649C635" w14:textId="46A1A9C1" w:rsidR="00A5045B" w:rsidRPr="00A5045B" w:rsidRDefault="00A5045B" w:rsidP="00A5045B">
      <w:pPr>
        <w:pStyle w:val="Heading6"/>
        <w:rPr>
          <w:rFonts w:eastAsia="Times New Roman"/>
        </w:rPr>
      </w:pPr>
      <w:ins w:id="136" w:author="Ericsson jaol" w:date="2024-08-05T07:46:00Z">
        <w:r w:rsidRPr="00D35187">
          <w:rPr>
            <w:rFonts w:eastAsia="Times New Roman"/>
          </w:rPr>
          <w:t>5.1.3.</w:t>
        </w:r>
      </w:ins>
      <w:ins w:id="137" w:author="Ericsson jaol" w:date="2024-08-05T07:47:00Z">
        <w:r>
          <w:rPr>
            <w:rFonts w:eastAsia="Times New Roman"/>
          </w:rPr>
          <w:t>4</w:t>
        </w:r>
      </w:ins>
      <w:ins w:id="138" w:author="Ericsson jaol" w:date="2024-08-05T07:46:00Z">
        <w:r w:rsidRPr="00D35187">
          <w:rPr>
            <w:rFonts w:eastAsia="Times New Roman"/>
          </w:rPr>
          <w:t>.</w:t>
        </w:r>
      </w:ins>
      <w:ins w:id="139" w:author="Ericsson jaol" w:date="2024-08-05T07:47:00Z">
        <w:r>
          <w:rPr>
            <w:rFonts w:eastAsia="Times New Roman"/>
          </w:rPr>
          <w:t>x</w:t>
        </w:r>
        <w:r>
          <w:rPr>
            <w:rFonts w:eastAsia="Times New Roman"/>
          </w:rPr>
          <w:tab/>
          <w:t>Evaluation of potential solution #</w:t>
        </w:r>
      </w:ins>
      <w:ins w:id="140" w:author="Ericsson jaol" w:date="2024-08-05T08:09:00Z">
        <w:r w:rsidR="00CA7CA3">
          <w:rPr>
            <w:rFonts w:eastAsia="Times New Roman"/>
          </w:rPr>
          <w:t>3</w:t>
        </w:r>
      </w:ins>
    </w:p>
    <w:p w14:paraId="5EAD261D" w14:textId="4AB20E8A" w:rsidR="00D358D2" w:rsidRDefault="009F0D54" w:rsidP="00D358D2">
      <w:pPr>
        <w:pStyle w:val="EditorsNote"/>
        <w:ind w:left="0" w:firstLine="0"/>
        <w:jc w:val="both"/>
        <w:rPr>
          <w:ins w:id="141" w:author="Ericsson jaol" w:date="2024-08-05T12:54:00Z"/>
          <w:color w:val="000000" w:themeColor="text1"/>
        </w:rPr>
      </w:pPr>
      <w:r>
        <w:rPr>
          <w:color w:val="000000" w:themeColor="text1"/>
        </w:rPr>
        <w:t xml:space="preserve">Solution #3 </w:t>
      </w:r>
      <w:del w:id="142" w:author="Ericsson jaol" w:date="2024-08-05T12:01:00Z">
        <w:r w:rsidDel="005B66A0">
          <w:rPr>
            <w:color w:val="000000" w:themeColor="text1"/>
          </w:rPr>
          <w:delText xml:space="preserve">proposes </w:delText>
        </w:r>
      </w:del>
      <w:del w:id="143" w:author="Ericsson jaol" w:date="2024-08-05T08:14:00Z">
        <w:r w:rsidDel="00462108">
          <w:rPr>
            <w:color w:val="000000" w:themeColor="text1"/>
          </w:rPr>
          <w:delText xml:space="preserve">using </w:delText>
        </w:r>
      </w:del>
      <w:del w:id="144" w:author="Ericsson jaol" w:date="2024-08-05T12:07:00Z">
        <w:r w:rsidDel="00675181">
          <w:rPr>
            <w:color w:val="000000" w:themeColor="text1"/>
          </w:rPr>
          <w:delText xml:space="preserve">OAuth2.0 access token </w:delText>
        </w:r>
      </w:del>
      <w:del w:id="145" w:author="Ericsson jaol" w:date="2024-08-05T08:08:00Z">
        <w:r w:rsidDel="00B55DD9">
          <w:rPr>
            <w:color w:val="000000" w:themeColor="text1"/>
          </w:rPr>
          <w:delText xml:space="preserve">scope </w:delText>
        </w:r>
      </w:del>
      <w:del w:id="146" w:author="Ericsson jaol" w:date="2024-08-05T08:14:00Z">
        <w:r w:rsidDel="00462108">
          <w:rPr>
            <w:color w:val="000000" w:themeColor="text1"/>
          </w:rPr>
          <w:delText xml:space="preserve">for configuring discovery policy into the CCF. </w:delText>
        </w:r>
      </w:del>
      <w:del w:id="147" w:author="Ericsson jaol" w:date="2024-08-05T07:49:00Z">
        <w:r w:rsidDel="00A5045B">
          <w:rPr>
            <w:color w:val="000000" w:themeColor="text1"/>
          </w:rPr>
          <w:delText>Since scope has a limited space to capture information, using accessRules (solution #1) can be problematic, due to the large information that accessRule class conveys; Role (solution #2) might be more appropriate instead.</w:delText>
        </w:r>
      </w:del>
      <w:del w:id="148" w:author="Ericsson jaol" w:date="2024-08-05T07:48:00Z">
        <w:r w:rsidDel="00A5045B">
          <w:rPr>
            <w:color w:val="000000" w:themeColor="text1"/>
          </w:rPr>
          <w:delText xml:space="preserve"> </w:delText>
        </w:r>
      </w:del>
      <w:ins w:id="149" w:author="Ericsson jaol" w:date="2024-08-05T12:54:00Z">
        <w:r w:rsidR="00D358D2">
          <w:rPr>
            <w:color w:val="000000" w:themeColor="text1"/>
          </w:rPr>
          <w:t>reports that fulfilment of PRE-FS_MExpo-Disc-06 is subjected to granularity chosen for discovery policy definition, i.e. granularity of contained rules. The solution notes that the authorization is applied over discoverable resources, which means that “</w:t>
        </w:r>
        <w:proofErr w:type="spellStart"/>
        <w:r w:rsidR="00D358D2">
          <w:rPr>
            <w:color w:val="000000" w:themeColor="text1"/>
          </w:rPr>
          <w:t>dataNodeSelector</w:t>
        </w:r>
        <w:proofErr w:type="spellEnd"/>
        <w:r w:rsidR="00D358D2">
          <w:rPr>
            <w:color w:val="000000" w:themeColor="text1"/>
          </w:rPr>
          <w:t>” attribute (used to specify discoverable resources) can be used to construct the scope’s &lt;resource&gt; component of OAuth2.0 access tokens (used to specify resources subjected to authorization). The more granular the “</w:t>
        </w:r>
        <w:proofErr w:type="spellStart"/>
        <w:r w:rsidR="00D358D2">
          <w:rPr>
            <w:color w:val="000000" w:themeColor="text1"/>
          </w:rPr>
          <w:t>dataNodeSelector</w:t>
        </w:r>
        <w:proofErr w:type="spellEnd"/>
        <w:r w:rsidR="00D358D2">
          <w:rPr>
            <w:color w:val="000000" w:themeColor="text1"/>
          </w:rPr>
          <w:t>”, the more specific the OAuth2.0 scope, and the more the number of scopes needed to cover the same permission space. There are two aspects that are noteworthy.</w:t>
        </w:r>
      </w:ins>
    </w:p>
    <w:p w14:paraId="339C0C37" w14:textId="77777777" w:rsidR="00D358D2" w:rsidRDefault="00D358D2" w:rsidP="00D358D2">
      <w:pPr>
        <w:pStyle w:val="EditorsNote"/>
        <w:ind w:left="0" w:firstLine="0"/>
        <w:jc w:val="both"/>
        <w:rPr>
          <w:ins w:id="150" w:author="Ericsson jaol" w:date="2024-08-05T12:54:00Z"/>
          <w:color w:val="000000" w:themeColor="text1"/>
        </w:rPr>
      </w:pPr>
      <w:ins w:id="151" w:author="Ericsson jaol" w:date="2024-08-05T12:54:00Z">
        <w:r>
          <w:rPr>
            <w:color w:val="000000" w:themeColor="text1"/>
          </w:rPr>
          <w:t>First, there is a need to make sure that the granularity of resources specified with “</w:t>
        </w:r>
        <w:proofErr w:type="spellStart"/>
        <w:r>
          <w:rPr>
            <w:color w:val="000000" w:themeColor="text1"/>
          </w:rPr>
          <w:t>dataNodeSelector</w:t>
        </w:r>
        <w:proofErr w:type="spellEnd"/>
        <w:r>
          <w:rPr>
            <w:color w:val="000000" w:themeColor="text1"/>
          </w:rPr>
          <w:t>” fits the granularity allowed by the authorization system; otherwise, access token needed for authorization phase may be compromised (see clause 5.1.4).</w:t>
        </w:r>
      </w:ins>
    </w:p>
    <w:p w14:paraId="048D771F" w14:textId="77777777" w:rsidR="00D358D2" w:rsidRPr="000827A7" w:rsidRDefault="00D358D2" w:rsidP="00D358D2">
      <w:pPr>
        <w:pStyle w:val="EditorsNote"/>
        <w:ind w:left="0" w:firstLine="0"/>
        <w:jc w:val="both"/>
        <w:rPr>
          <w:ins w:id="152" w:author="Ericsson jaol" w:date="2024-08-05T12:54:00Z"/>
          <w:color w:val="000000" w:themeColor="text1"/>
        </w:rPr>
      </w:pPr>
      <w:ins w:id="153" w:author="Ericsson jaol" w:date="2024-08-05T12:54:00Z">
        <w:r>
          <w:rPr>
            <w:color w:val="000000" w:themeColor="text1"/>
          </w:rPr>
          <w:lastRenderedPageBreak/>
          <w:t>Secondly, there is a need to make sure that “</w:t>
        </w:r>
        <w:proofErr w:type="spellStart"/>
        <w:r>
          <w:rPr>
            <w:color w:val="000000" w:themeColor="text1"/>
          </w:rPr>
          <w:t>dataNodeSelector</w:t>
        </w:r>
        <w:proofErr w:type="spellEnd"/>
        <w:r>
          <w:rPr>
            <w:color w:val="000000" w:themeColor="text1"/>
          </w:rPr>
          <w:t>” attribute is semantically mappable to the &lt;resource&gt; component of OAuth2.0 scope. For example, when using JEX for “</w:t>
        </w:r>
        <w:proofErr w:type="spellStart"/>
        <w:r>
          <w:rPr>
            <w:color w:val="000000" w:themeColor="text1"/>
          </w:rPr>
          <w:t>dataNodeSelector</w:t>
        </w:r>
        <w:proofErr w:type="spellEnd"/>
        <w:r>
          <w:rPr>
            <w:color w:val="000000" w:themeColor="text1"/>
          </w:rPr>
          <w:t xml:space="preserve">”, the </w:t>
        </w:r>
        <w:proofErr w:type="spellStart"/>
        <w:r>
          <w:rPr>
            <w:color w:val="000000" w:themeColor="text1"/>
          </w:rPr>
          <w:t>MnS</w:t>
        </w:r>
        <w:proofErr w:type="spellEnd"/>
        <w:r>
          <w:rPr>
            <w:color w:val="000000" w:themeColor="text1"/>
          </w:rPr>
          <w:t xml:space="preserve"> producer needs to be able to map JEX expression components (see TS 32.161) into &lt;resource&gt; component  (string type). For examples, for JEX expressions containing predicates, the </w:t>
        </w:r>
        <w:proofErr w:type="spellStart"/>
        <w:r>
          <w:rPr>
            <w:color w:val="000000" w:themeColor="text1"/>
          </w:rPr>
          <w:t>MnS</w:t>
        </w:r>
        <w:proofErr w:type="spellEnd"/>
        <w:r>
          <w:rPr>
            <w:color w:val="000000" w:themeColor="text1"/>
          </w:rPr>
          <w:t xml:space="preserve"> producer needs to resolve expressions at run-time to get the targeted resources, and then mapping these resources into a string.  </w:t>
        </w:r>
      </w:ins>
    </w:p>
    <w:p w14:paraId="1F033DFD" w14:textId="77777777" w:rsidR="00D358D2" w:rsidRDefault="00D358D2" w:rsidP="00F91881">
      <w:pPr>
        <w:pStyle w:val="EditorsNote"/>
        <w:ind w:left="0" w:firstLine="0"/>
        <w:jc w:val="both"/>
        <w:rPr>
          <w:ins w:id="154" w:author="Ericsson jaol" w:date="2024-08-05T09:22:00Z"/>
          <w:color w:val="000000" w:themeColor="text1"/>
        </w:rPr>
      </w:pPr>
    </w:p>
    <w:p w14:paraId="32EC5F06" w14:textId="6C0242D5" w:rsidR="009F0D54" w:rsidRPr="000F6B74" w:rsidDel="009D4BE3" w:rsidRDefault="009F0D54" w:rsidP="009B00D5">
      <w:pPr>
        <w:pStyle w:val="EditorsNote"/>
        <w:ind w:left="0" w:firstLine="0"/>
        <w:jc w:val="both"/>
        <w:rPr>
          <w:del w:id="155" w:author="Ericsson jaol" w:date="2024-08-05T07:49:00Z"/>
          <w:color w:val="000000" w:themeColor="text1"/>
          <w:highlight w:val="yellow"/>
          <w:lang w:val="en-US"/>
        </w:rPr>
      </w:pPr>
    </w:p>
    <w:p w14:paraId="3E71A0B6" w14:textId="77777777" w:rsidR="00A5045B" w:rsidRDefault="00A5045B" w:rsidP="000F6B74">
      <w:pPr>
        <w:pStyle w:val="EditorsNote"/>
        <w:ind w:left="0" w:firstLine="0"/>
        <w:jc w:val="both"/>
        <w:rPr>
          <w:ins w:id="156" w:author="Ericsson jaol" w:date="2024-08-05T07:49:00Z"/>
          <w:lang w:eastAsia="ko-KR"/>
        </w:rPr>
      </w:pPr>
    </w:p>
    <w:p w14:paraId="31063289" w14:textId="5F8A4F64" w:rsidR="009F0D54" w:rsidRPr="002D1A2C" w:rsidDel="00D358D2" w:rsidRDefault="009F0D54" w:rsidP="009F0D54">
      <w:pPr>
        <w:pStyle w:val="EditorsNote"/>
        <w:rPr>
          <w:del w:id="157" w:author="Ericsson jaol" w:date="2024-08-05T12:55:00Z"/>
          <w:lang w:eastAsia="ko-KR"/>
        </w:rPr>
      </w:pPr>
      <w:del w:id="158" w:author="Ericsson jaol" w:date="2024-08-05T12:55:00Z">
        <w:r w:rsidDel="00D358D2">
          <w:rPr>
            <w:lang w:eastAsia="ko-KR"/>
          </w:rPr>
          <w:delText>Editor's Note:</w:delText>
        </w:r>
        <w:r w:rsidDel="00D358D2">
          <w:rPr>
            <w:lang w:eastAsia="ko-KR"/>
          </w:rPr>
          <w:tab/>
        </w:r>
        <w:r w:rsidRPr="000D438C" w:rsidDel="00D358D2">
          <w:rPr>
            <w:lang w:eastAsia="ko-KR"/>
          </w:rPr>
          <w:delText>How accessRules/Roles are to fit OAuth2.0 access token needs to be defined. Based on the agreement, we might need to send a LS to SA3 to update access token scope.</w:delText>
        </w:r>
        <w:r w:rsidRPr="005D45FA" w:rsidDel="00D358D2">
          <w:rPr>
            <w:lang w:eastAsia="ko-KR"/>
          </w:rPr>
          <w:delText xml:space="preserve">  </w:delText>
        </w:r>
      </w:del>
    </w:p>
    <w:p w14:paraId="1C6F6B0A" w14:textId="77777777" w:rsidR="007E4500" w:rsidRPr="002D1A2C" w:rsidRDefault="007E4500" w:rsidP="00375C40"/>
    <w:sectPr w:rsidR="007E4500" w:rsidRPr="002D1A2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FCFB71" w14:textId="77777777" w:rsidR="00486CD7" w:rsidRDefault="00486CD7">
      <w:r>
        <w:separator/>
      </w:r>
    </w:p>
  </w:endnote>
  <w:endnote w:type="continuationSeparator" w:id="0">
    <w:p w14:paraId="39AC36FC" w14:textId="77777777" w:rsidR="00486CD7" w:rsidRDefault="00486CD7">
      <w:r>
        <w:continuationSeparator/>
      </w:r>
    </w:p>
  </w:endnote>
  <w:endnote w:type="continuationNotice" w:id="1">
    <w:p w14:paraId="335773DE" w14:textId="77777777" w:rsidR="00486CD7" w:rsidRDefault="00486C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9920FE" w14:textId="77777777" w:rsidR="00486CD7" w:rsidRDefault="00486CD7">
      <w:r>
        <w:separator/>
      </w:r>
    </w:p>
  </w:footnote>
  <w:footnote w:type="continuationSeparator" w:id="0">
    <w:p w14:paraId="2D09E486" w14:textId="77777777" w:rsidR="00486CD7" w:rsidRDefault="00486CD7">
      <w:r>
        <w:continuationSeparator/>
      </w:r>
    </w:p>
  </w:footnote>
  <w:footnote w:type="continuationNotice" w:id="1">
    <w:p w14:paraId="1AD1B00D" w14:textId="77777777" w:rsidR="00486CD7" w:rsidRDefault="00486CD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371C78D0"/>
    <w:multiLevelType w:val="hybridMultilevel"/>
    <w:tmpl w:val="394692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8E1F44"/>
    <w:multiLevelType w:val="hybridMultilevel"/>
    <w:tmpl w:val="481A7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4CA0F53"/>
    <w:multiLevelType w:val="hybridMultilevel"/>
    <w:tmpl w:val="2D0A4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BA501E4"/>
    <w:multiLevelType w:val="hybridMultilevel"/>
    <w:tmpl w:val="73761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EEC342E"/>
    <w:multiLevelType w:val="hybridMultilevel"/>
    <w:tmpl w:val="0A7A3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635166C"/>
    <w:multiLevelType w:val="hybridMultilevel"/>
    <w:tmpl w:val="ACC0E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38112F"/>
    <w:multiLevelType w:val="hybridMultilevel"/>
    <w:tmpl w:val="DE3E9A7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181117325">
    <w:abstractNumId w:val="2"/>
  </w:num>
  <w:num w:numId="2" w16cid:durableId="1302805210">
    <w:abstractNumId w:val="1"/>
  </w:num>
  <w:num w:numId="3" w16cid:durableId="1966887985">
    <w:abstractNumId w:val="0"/>
  </w:num>
  <w:num w:numId="4" w16cid:durableId="1516116015">
    <w:abstractNumId w:val="9"/>
  </w:num>
  <w:num w:numId="5" w16cid:durableId="1930311158">
    <w:abstractNumId w:val="5"/>
  </w:num>
  <w:num w:numId="6" w16cid:durableId="1237130874">
    <w:abstractNumId w:val="7"/>
  </w:num>
  <w:num w:numId="7" w16cid:durableId="842014707">
    <w:abstractNumId w:val="6"/>
  </w:num>
  <w:num w:numId="8" w16cid:durableId="605771936">
    <w:abstractNumId w:val="3"/>
  </w:num>
  <w:num w:numId="9" w16cid:durableId="1499274002">
    <w:abstractNumId w:val="4"/>
  </w:num>
  <w:num w:numId="10" w16cid:durableId="472065756">
    <w:abstractNumId w:val="8"/>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aol">
    <w15:presenceInfo w15:providerId="None" w15:userId="Ericsson jao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mwrAUA2NG2UCwAAAA="/>
  </w:docVars>
  <w:rsids>
    <w:rsidRoot w:val="00E30155"/>
    <w:rsid w:val="00002BC9"/>
    <w:rsid w:val="00003807"/>
    <w:rsid w:val="00003F45"/>
    <w:rsid w:val="00007651"/>
    <w:rsid w:val="00012515"/>
    <w:rsid w:val="00014419"/>
    <w:rsid w:val="00014CB5"/>
    <w:rsid w:val="00015569"/>
    <w:rsid w:val="000161BF"/>
    <w:rsid w:val="00017158"/>
    <w:rsid w:val="00020DF0"/>
    <w:rsid w:val="00021833"/>
    <w:rsid w:val="000230A3"/>
    <w:rsid w:val="000256B3"/>
    <w:rsid w:val="00026DF9"/>
    <w:rsid w:val="00027B38"/>
    <w:rsid w:val="00031C3D"/>
    <w:rsid w:val="0003266C"/>
    <w:rsid w:val="00032A3B"/>
    <w:rsid w:val="000341A6"/>
    <w:rsid w:val="00036A07"/>
    <w:rsid w:val="0004068A"/>
    <w:rsid w:val="00041A82"/>
    <w:rsid w:val="00043988"/>
    <w:rsid w:val="00044CEF"/>
    <w:rsid w:val="00045893"/>
    <w:rsid w:val="00046389"/>
    <w:rsid w:val="00051BAC"/>
    <w:rsid w:val="000531B8"/>
    <w:rsid w:val="00055394"/>
    <w:rsid w:val="00056C45"/>
    <w:rsid w:val="00057226"/>
    <w:rsid w:val="0005748A"/>
    <w:rsid w:val="00060583"/>
    <w:rsid w:val="00060E56"/>
    <w:rsid w:val="00061EC1"/>
    <w:rsid w:val="00061EC6"/>
    <w:rsid w:val="0006324C"/>
    <w:rsid w:val="000710A2"/>
    <w:rsid w:val="00071941"/>
    <w:rsid w:val="00073022"/>
    <w:rsid w:val="00073C16"/>
    <w:rsid w:val="00074722"/>
    <w:rsid w:val="00074D16"/>
    <w:rsid w:val="00075474"/>
    <w:rsid w:val="0008051B"/>
    <w:rsid w:val="0008083D"/>
    <w:rsid w:val="000814CF"/>
    <w:rsid w:val="000819D8"/>
    <w:rsid w:val="00081DF0"/>
    <w:rsid w:val="000821E2"/>
    <w:rsid w:val="000827A7"/>
    <w:rsid w:val="00085D0B"/>
    <w:rsid w:val="00086B32"/>
    <w:rsid w:val="000901E8"/>
    <w:rsid w:val="00091D22"/>
    <w:rsid w:val="000934A6"/>
    <w:rsid w:val="0009384A"/>
    <w:rsid w:val="000958E4"/>
    <w:rsid w:val="00095AE2"/>
    <w:rsid w:val="000966F7"/>
    <w:rsid w:val="000973D2"/>
    <w:rsid w:val="00097589"/>
    <w:rsid w:val="00097F3A"/>
    <w:rsid w:val="000A091C"/>
    <w:rsid w:val="000A1BA2"/>
    <w:rsid w:val="000A2A51"/>
    <w:rsid w:val="000A2C6C"/>
    <w:rsid w:val="000A3D4E"/>
    <w:rsid w:val="000A4660"/>
    <w:rsid w:val="000A4D09"/>
    <w:rsid w:val="000A7DF2"/>
    <w:rsid w:val="000B229F"/>
    <w:rsid w:val="000B407D"/>
    <w:rsid w:val="000B457D"/>
    <w:rsid w:val="000B58CF"/>
    <w:rsid w:val="000B60C9"/>
    <w:rsid w:val="000B72A0"/>
    <w:rsid w:val="000C034E"/>
    <w:rsid w:val="000C1033"/>
    <w:rsid w:val="000C10BA"/>
    <w:rsid w:val="000C1AFA"/>
    <w:rsid w:val="000C1BF9"/>
    <w:rsid w:val="000C3F39"/>
    <w:rsid w:val="000C6CC7"/>
    <w:rsid w:val="000C71E8"/>
    <w:rsid w:val="000D12F4"/>
    <w:rsid w:val="000D1B5B"/>
    <w:rsid w:val="000D4238"/>
    <w:rsid w:val="000D6FCA"/>
    <w:rsid w:val="000E27C9"/>
    <w:rsid w:val="000E4101"/>
    <w:rsid w:val="000E430F"/>
    <w:rsid w:val="000E5046"/>
    <w:rsid w:val="000E5291"/>
    <w:rsid w:val="000E626A"/>
    <w:rsid w:val="000E6473"/>
    <w:rsid w:val="000E7A21"/>
    <w:rsid w:val="000F1112"/>
    <w:rsid w:val="000F1657"/>
    <w:rsid w:val="000F2342"/>
    <w:rsid w:val="000F2899"/>
    <w:rsid w:val="000F5D11"/>
    <w:rsid w:val="000F6B74"/>
    <w:rsid w:val="001000AA"/>
    <w:rsid w:val="0010013F"/>
    <w:rsid w:val="001007E3"/>
    <w:rsid w:val="00100815"/>
    <w:rsid w:val="00100C77"/>
    <w:rsid w:val="00101CE3"/>
    <w:rsid w:val="00101F5E"/>
    <w:rsid w:val="00101F75"/>
    <w:rsid w:val="001021CC"/>
    <w:rsid w:val="00102902"/>
    <w:rsid w:val="00102BA2"/>
    <w:rsid w:val="00102EC1"/>
    <w:rsid w:val="0010401F"/>
    <w:rsid w:val="00104477"/>
    <w:rsid w:val="00107C2B"/>
    <w:rsid w:val="0011104E"/>
    <w:rsid w:val="001111E1"/>
    <w:rsid w:val="00111628"/>
    <w:rsid w:val="00112FC3"/>
    <w:rsid w:val="00113A2E"/>
    <w:rsid w:val="001141D5"/>
    <w:rsid w:val="00115AA2"/>
    <w:rsid w:val="0011626A"/>
    <w:rsid w:val="00121C9A"/>
    <w:rsid w:val="00121EE8"/>
    <w:rsid w:val="001230D1"/>
    <w:rsid w:val="00123C6E"/>
    <w:rsid w:val="00124C73"/>
    <w:rsid w:val="00125FAD"/>
    <w:rsid w:val="0012636C"/>
    <w:rsid w:val="00126B27"/>
    <w:rsid w:val="00127EEB"/>
    <w:rsid w:val="001310B2"/>
    <w:rsid w:val="00132D7B"/>
    <w:rsid w:val="001343B4"/>
    <w:rsid w:val="0014079D"/>
    <w:rsid w:val="00140E92"/>
    <w:rsid w:val="00141E9A"/>
    <w:rsid w:val="00143122"/>
    <w:rsid w:val="001431E5"/>
    <w:rsid w:val="00144381"/>
    <w:rsid w:val="00146E53"/>
    <w:rsid w:val="001511CB"/>
    <w:rsid w:val="00151EEF"/>
    <w:rsid w:val="00162710"/>
    <w:rsid w:val="00163A63"/>
    <w:rsid w:val="0016462F"/>
    <w:rsid w:val="00165954"/>
    <w:rsid w:val="0016669A"/>
    <w:rsid w:val="00167BC6"/>
    <w:rsid w:val="00167CE9"/>
    <w:rsid w:val="0017069D"/>
    <w:rsid w:val="00173B1D"/>
    <w:rsid w:val="00173E71"/>
    <w:rsid w:val="00173FA3"/>
    <w:rsid w:val="00174D77"/>
    <w:rsid w:val="001756D2"/>
    <w:rsid w:val="001807ED"/>
    <w:rsid w:val="00180EDE"/>
    <w:rsid w:val="00182036"/>
    <w:rsid w:val="00184B6F"/>
    <w:rsid w:val="00185876"/>
    <w:rsid w:val="001861E5"/>
    <w:rsid w:val="001879C1"/>
    <w:rsid w:val="00190C65"/>
    <w:rsid w:val="00192C1B"/>
    <w:rsid w:val="00193077"/>
    <w:rsid w:val="00193748"/>
    <w:rsid w:val="001951A1"/>
    <w:rsid w:val="001969DA"/>
    <w:rsid w:val="001971DE"/>
    <w:rsid w:val="001974E4"/>
    <w:rsid w:val="0019792F"/>
    <w:rsid w:val="00197930"/>
    <w:rsid w:val="00197A28"/>
    <w:rsid w:val="00197AF2"/>
    <w:rsid w:val="001A00AD"/>
    <w:rsid w:val="001A0520"/>
    <w:rsid w:val="001A158E"/>
    <w:rsid w:val="001A2964"/>
    <w:rsid w:val="001A29C2"/>
    <w:rsid w:val="001A6508"/>
    <w:rsid w:val="001A6740"/>
    <w:rsid w:val="001A6986"/>
    <w:rsid w:val="001B1652"/>
    <w:rsid w:val="001B20C2"/>
    <w:rsid w:val="001B2EE9"/>
    <w:rsid w:val="001B5CF7"/>
    <w:rsid w:val="001B5F4E"/>
    <w:rsid w:val="001B66C1"/>
    <w:rsid w:val="001C2D4A"/>
    <w:rsid w:val="001C3EC8"/>
    <w:rsid w:val="001C52AA"/>
    <w:rsid w:val="001D0126"/>
    <w:rsid w:val="001D2781"/>
    <w:rsid w:val="001D2A37"/>
    <w:rsid w:val="001D2BD4"/>
    <w:rsid w:val="001D3DE7"/>
    <w:rsid w:val="001D4258"/>
    <w:rsid w:val="001D4B4E"/>
    <w:rsid w:val="001D560B"/>
    <w:rsid w:val="001D6911"/>
    <w:rsid w:val="001E1D5C"/>
    <w:rsid w:val="001E36C4"/>
    <w:rsid w:val="001E4503"/>
    <w:rsid w:val="001E4A9D"/>
    <w:rsid w:val="001E60F6"/>
    <w:rsid w:val="001F02DC"/>
    <w:rsid w:val="001F0A67"/>
    <w:rsid w:val="001F13A3"/>
    <w:rsid w:val="001F2308"/>
    <w:rsid w:val="001F6500"/>
    <w:rsid w:val="001F6700"/>
    <w:rsid w:val="001F6AC7"/>
    <w:rsid w:val="001F73D8"/>
    <w:rsid w:val="001F73E7"/>
    <w:rsid w:val="0020078D"/>
    <w:rsid w:val="00201947"/>
    <w:rsid w:val="00201CA0"/>
    <w:rsid w:val="00201DFA"/>
    <w:rsid w:val="0020395B"/>
    <w:rsid w:val="002040D9"/>
    <w:rsid w:val="002046CB"/>
    <w:rsid w:val="00204DC9"/>
    <w:rsid w:val="002062C0"/>
    <w:rsid w:val="002068FC"/>
    <w:rsid w:val="00207FCC"/>
    <w:rsid w:val="00210214"/>
    <w:rsid w:val="00210CA1"/>
    <w:rsid w:val="00210F3D"/>
    <w:rsid w:val="002111F1"/>
    <w:rsid w:val="00212C47"/>
    <w:rsid w:val="002131A0"/>
    <w:rsid w:val="00214145"/>
    <w:rsid w:val="00215130"/>
    <w:rsid w:val="00217003"/>
    <w:rsid w:val="00217A6E"/>
    <w:rsid w:val="00217D47"/>
    <w:rsid w:val="002218AF"/>
    <w:rsid w:val="00221D5D"/>
    <w:rsid w:val="002228B9"/>
    <w:rsid w:val="00222B1F"/>
    <w:rsid w:val="0022562D"/>
    <w:rsid w:val="00230002"/>
    <w:rsid w:val="002303E7"/>
    <w:rsid w:val="002320CF"/>
    <w:rsid w:val="002331C5"/>
    <w:rsid w:val="002332B7"/>
    <w:rsid w:val="002332CA"/>
    <w:rsid w:val="002336C9"/>
    <w:rsid w:val="002354CA"/>
    <w:rsid w:val="00235D1B"/>
    <w:rsid w:val="00240054"/>
    <w:rsid w:val="002419C1"/>
    <w:rsid w:val="00241B9A"/>
    <w:rsid w:val="00242E99"/>
    <w:rsid w:val="00243739"/>
    <w:rsid w:val="00243988"/>
    <w:rsid w:val="00244C9A"/>
    <w:rsid w:val="002469B7"/>
    <w:rsid w:val="00247216"/>
    <w:rsid w:val="00247819"/>
    <w:rsid w:val="002508BB"/>
    <w:rsid w:val="00251C27"/>
    <w:rsid w:val="00253134"/>
    <w:rsid w:val="002551EC"/>
    <w:rsid w:val="00260471"/>
    <w:rsid w:val="00261229"/>
    <w:rsid w:val="00265E0C"/>
    <w:rsid w:val="00266700"/>
    <w:rsid w:val="00266D3A"/>
    <w:rsid w:val="00270611"/>
    <w:rsid w:val="00271ECD"/>
    <w:rsid w:val="00272162"/>
    <w:rsid w:val="00272851"/>
    <w:rsid w:val="00273C53"/>
    <w:rsid w:val="00274477"/>
    <w:rsid w:val="00276983"/>
    <w:rsid w:val="00276CC2"/>
    <w:rsid w:val="002772F9"/>
    <w:rsid w:val="002839A2"/>
    <w:rsid w:val="00285F42"/>
    <w:rsid w:val="00287122"/>
    <w:rsid w:val="00287208"/>
    <w:rsid w:val="00290012"/>
    <w:rsid w:val="002901BE"/>
    <w:rsid w:val="00290CE0"/>
    <w:rsid w:val="00291360"/>
    <w:rsid w:val="00292B0B"/>
    <w:rsid w:val="00293BAD"/>
    <w:rsid w:val="00294EDA"/>
    <w:rsid w:val="002A04FE"/>
    <w:rsid w:val="002A0AD2"/>
    <w:rsid w:val="002A165E"/>
    <w:rsid w:val="002A1857"/>
    <w:rsid w:val="002A1B40"/>
    <w:rsid w:val="002A462F"/>
    <w:rsid w:val="002B0F80"/>
    <w:rsid w:val="002B341C"/>
    <w:rsid w:val="002B413A"/>
    <w:rsid w:val="002B4261"/>
    <w:rsid w:val="002B5AE1"/>
    <w:rsid w:val="002B77B0"/>
    <w:rsid w:val="002B796E"/>
    <w:rsid w:val="002C364B"/>
    <w:rsid w:val="002C3C35"/>
    <w:rsid w:val="002C4D1A"/>
    <w:rsid w:val="002C4FCD"/>
    <w:rsid w:val="002C5B99"/>
    <w:rsid w:val="002C5EF2"/>
    <w:rsid w:val="002C64BF"/>
    <w:rsid w:val="002C7F38"/>
    <w:rsid w:val="002D1A2C"/>
    <w:rsid w:val="002D28DE"/>
    <w:rsid w:val="002D3DF8"/>
    <w:rsid w:val="002D3F30"/>
    <w:rsid w:val="002E1C55"/>
    <w:rsid w:val="002E3BA4"/>
    <w:rsid w:val="002E62B0"/>
    <w:rsid w:val="002E6441"/>
    <w:rsid w:val="002F031B"/>
    <w:rsid w:val="002F22BB"/>
    <w:rsid w:val="002F6DA6"/>
    <w:rsid w:val="002F7B40"/>
    <w:rsid w:val="002F7F30"/>
    <w:rsid w:val="00302C99"/>
    <w:rsid w:val="00302D7F"/>
    <w:rsid w:val="00303B78"/>
    <w:rsid w:val="00303D80"/>
    <w:rsid w:val="0030504C"/>
    <w:rsid w:val="00305F1D"/>
    <w:rsid w:val="0030624F"/>
    <w:rsid w:val="0030628A"/>
    <w:rsid w:val="00306302"/>
    <w:rsid w:val="0030680C"/>
    <w:rsid w:val="00306E7B"/>
    <w:rsid w:val="003101C9"/>
    <w:rsid w:val="00316872"/>
    <w:rsid w:val="003229E7"/>
    <w:rsid w:val="003246BD"/>
    <w:rsid w:val="0032478E"/>
    <w:rsid w:val="00324B3E"/>
    <w:rsid w:val="00325278"/>
    <w:rsid w:val="0033099B"/>
    <w:rsid w:val="0033136C"/>
    <w:rsid w:val="00331CF8"/>
    <w:rsid w:val="00332A57"/>
    <w:rsid w:val="00332CF9"/>
    <w:rsid w:val="00334846"/>
    <w:rsid w:val="003373CE"/>
    <w:rsid w:val="003419B8"/>
    <w:rsid w:val="00342ED9"/>
    <w:rsid w:val="0034765E"/>
    <w:rsid w:val="0035122B"/>
    <w:rsid w:val="0035136B"/>
    <w:rsid w:val="00351956"/>
    <w:rsid w:val="00353451"/>
    <w:rsid w:val="003548DD"/>
    <w:rsid w:val="00355219"/>
    <w:rsid w:val="00355421"/>
    <w:rsid w:val="00355D91"/>
    <w:rsid w:val="00356352"/>
    <w:rsid w:val="003603D1"/>
    <w:rsid w:val="00360BFF"/>
    <w:rsid w:val="003611F9"/>
    <w:rsid w:val="003612BE"/>
    <w:rsid w:val="003651EA"/>
    <w:rsid w:val="00365566"/>
    <w:rsid w:val="00365672"/>
    <w:rsid w:val="00366E85"/>
    <w:rsid w:val="00367720"/>
    <w:rsid w:val="00371032"/>
    <w:rsid w:val="00371B44"/>
    <w:rsid w:val="00371F8E"/>
    <w:rsid w:val="003722CF"/>
    <w:rsid w:val="00374D41"/>
    <w:rsid w:val="0037552E"/>
    <w:rsid w:val="00375C40"/>
    <w:rsid w:val="00376484"/>
    <w:rsid w:val="003778D1"/>
    <w:rsid w:val="00380805"/>
    <w:rsid w:val="0038184A"/>
    <w:rsid w:val="003852CE"/>
    <w:rsid w:val="003854CF"/>
    <w:rsid w:val="00385665"/>
    <w:rsid w:val="003907F8"/>
    <w:rsid w:val="00390CD5"/>
    <w:rsid w:val="003952E3"/>
    <w:rsid w:val="00396E66"/>
    <w:rsid w:val="003979C3"/>
    <w:rsid w:val="003A128D"/>
    <w:rsid w:val="003A47B9"/>
    <w:rsid w:val="003A7E71"/>
    <w:rsid w:val="003B491D"/>
    <w:rsid w:val="003B4B2C"/>
    <w:rsid w:val="003B4C4A"/>
    <w:rsid w:val="003B4E8E"/>
    <w:rsid w:val="003B7A34"/>
    <w:rsid w:val="003C113D"/>
    <w:rsid w:val="003C122B"/>
    <w:rsid w:val="003C2D9E"/>
    <w:rsid w:val="003C54CF"/>
    <w:rsid w:val="003C5A97"/>
    <w:rsid w:val="003C6015"/>
    <w:rsid w:val="003C6319"/>
    <w:rsid w:val="003C7A04"/>
    <w:rsid w:val="003C7A78"/>
    <w:rsid w:val="003D07AF"/>
    <w:rsid w:val="003D0918"/>
    <w:rsid w:val="003D0AEE"/>
    <w:rsid w:val="003D568F"/>
    <w:rsid w:val="003D66B6"/>
    <w:rsid w:val="003D7302"/>
    <w:rsid w:val="003E27ED"/>
    <w:rsid w:val="003E4E9C"/>
    <w:rsid w:val="003F017F"/>
    <w:rsid w:val="003F09B9"/>
    <w:rsid w:val="003F4CC1"/>
    <w:rsid w:val="003F4E7B"/>
    <w:rsid w:val="003F52B2"/>
    <w:rsid w:val="003F61FB"/>
    <w:rsid w:val="0040169F"/>
    <w:rsid w:val="00402869"/>
    <w:rsid w:val="00402E86"/>
    <w:rsid w:val="004058C9"/>
    <w:rsid w:val="00405C92"/>
    <w:rsid w:val="00405E3A"/>
    <w:rsid w:val="004069F9"/>
    <w:rsid w:val="004107C1"/>
    <w:rsid w:val="004116C6"/>
    <w:rsid w:val="00411D49"/>
    <w:rsid w:val="00413719"/>
    <w:rsid w:val="0041664C"/>
    <w:rsid w:val="00417358"/>
    <w:rsid w:val="00417C1F"/>
    <w:rsid w:val="0042046B"/>
    <w:rsid w:val="00421969"/>
    <w:rsid w:val="004222AE"/>
    <w:rsid w:val="004233D3"/>
    <w:rsid w:val="00424BBE"/>
    <w:rsid w:val="004273B5"/>
    <w:rsid w:val="00430295"/>
    <w:rsid w:val="0043104F"/>
    <w:rsid w:val="00431FD8"/>
    <w:rsid w:val="00432672"/>
    <w:rsid w:val="0043268A"/>
    <w:rsid w:val="00434370"/>
    <w:rsid w:val="0043446B"/>
    <w:rsid w:val="004345F9"/>
    <w:rsid w:val="004350BA"/>
    <w:rsid w:val="004353C2"/>
    <w:rsid w:val="004358D9"/>
    <w:rsid w:val="00435A5F"/>
    <w:rsid w:val="00440414"/>
    <w:rsid w:val="00442274"/>
    <w:rsid w:val="00442BA0"/>
    <w:rsid w:val="00445A56"/>
    <w:rsid w:val="00446A36"/>
    <w:rsid w:val="004471D2"/>
    <w:rsid w:val="004505F9"/>
    <w:rsid w:val="00451036"/>
    <w:rsid w:val="00451AFF"/>
    <w:rsid w:val="00453767"/>
    <w:rsid w:val="00454402"/>
    <w:rsid w:val="00454FFD"/>
    <w:rsid w:val="004558E9"/>
    <w:rsid w:val="00456769"/>
    <w:rsid w:val="00456A02"/>
    <w:rsid w:val="0045777E"/>
    <w:rsid w:val="00462108"/>
    <w:rsid w:val="00462547"/>
    <w:rsid w:val="00463521"/>
    <w:rsid w:val="00463B44"/>
    <w:rsid w:val="00464C2F"/>
    <w:rsid w:val="0046524A"/>
    <w:rsid w:val="00466255"/>
    <w:rsid w:val="00471A67"/>
    <w:rsid w:val="00471EDA"/>
    <w:rsid w:val="0047457D"/>
    <w:rsid w:val="00480427"/>
    <w:rsid w:val="00480D44"/>
    <w:rsid w:val="004815FE"/>
    <w:rsid w:val="0048302F"/>
    <w:rsid w:val="00484960"/>
    <w:rsid w:val="00485205"/>
    <w:rsid w:val="00486A20"/>
    <w:rsid w:val="00486CD7"/>
    <w:rsid w:val="00487BEA"/>
    <w:rsid w:val="00490248"/>
    <w:rsid w:val="004907DF"/>
    <w:rsid w:val="0049101E"/>
    <w:rsid w:val="00491BA3"/>
    <w:rsid w:val="00495DCD"/>
    <w:rsid w:val="00497990"/>
    <w:rsid w:val="00497F4B"/>
    <w:rsid w:val="004A0BC6"/>
    <w:rsid w:val="004A382F"/>
    <w:rsid w:val="004A40CF"/>
    <w:rsid w:val="004A516C"/>
    <w:rsid w:val="004A79D4"/>
    <w:rsid w:val="004B012D"/>
    <w:rsid w:val="004B0A10"/>
    <w:rsid w:val="004B28D8"/>
    <w:rsid w:val="004B3753"/>
    <w:rsid w:val="004B795B"/>
    <w:rsid w:val="004C31D2"/>
    <w:rsid w:val="004C60E1"/>
    <w:rsid w:val="004C61C5"/>
    <w:rsid w:val="004D1BC7"/>
    <w:rsid w:val="004D3B23"/>
    <w:rsid w:val="004D5093"/>
    <w:rsid w:val="004D55C2"/>
    <w:rsid w:val="004D59AD"/>
    <w:rsid w:val="004D672D"/>
    <w:rsid w:val="004D6F35"/>
    <w:rsid w:val="004D7BBE"/>
    <w:rsid w:val="004D7DA5"/>
    <w:rsid w:val="004E6EA1"/>
    <w:rsid w:val="004F1357"/>
    <w:rsid w:val="004F1EF3"/>
    <w:rsid w:val="004F2297"/>
    <w:rsid w:val="004F246F"/>
    <w:rsid w:val="004F4094"/>
    <w:rsid w:val="004F4D02"/>
    <w:rsid w:val="004F5B57"/>
    <w:rsid w:val="004F63FD"/>
    <w:rsid w:val="004F7D18"/>
    <w:rsid w:val="004F7EC5"/>
    <w:rsid w:val="0050060E"/>
    <w:rsid w:val="00500EBC"/>
    <w:rsid w:val="00502A81"/>
    <w:rsid w:val="00502FEC"/>
    <w:rsid w:val="00507F4F"/>
    <w:rsid w:val="00510211"/>
    <w:rsid w:val="005110F5"/>
    <w:rsid w:val="00513D50"/>
    <w:rsid w:val="0051722A"/>
    <w:rsid w:val="0052010A"/>
    <w:rsid w:val="00521131"/>
    <w:rsid w:val="00522799"/>
    <w:rsid w:val="00522819"/>
    <w:rsid w:val="00524193"/>
    <w:rsid w:val="005247A6"/>
    <w:rsid w:val="005249FE"/>
    <w:rsid w:val="0052580C"/>
    <w:rsid w:val="00526325"/>
    <w:rsid w:val="005278B7"/>
    <w:rsid w:val="00527C0B"/>
    <w:rsid w:val="00530634"/>
    <w:rsid w:val="00531E45"/>
    <w:rsid w:val="005329F9"/>
    <w:rsid w:val="00533A81"/>
    <w:rsid w:val="00533C64"/>
    <w:rsid w:val="00537F1A"/>
    <w:rsid w:val="005410F6"/>
    <w:rsid w:val="005427EE"/>
    <w:rsid w:val="00543C80"/>
    <w:rsid w:val="00543F16"/>
    <w:rsid w:val="00544EE6"/>
    <w:rsid w:val="00545F7C"/>
    <w:rsid w:val="005477CA"/>
    <w:rsid w:val="00547F09"/>
    <w:rsid w:val="0055001D"/>
    <w:rsid w:val="005503F3"/>
    <w:rsid w:val="00550E22"/>
    <w:rsid w:val="0055137A"/>
    <w:rsid w:val="00551590"/>
    <w:rsid w:val="005525CD"/>
    <w:rsid w:val="0055412D"/>
    <w:rsid w:val="00555458"/>
    <w:rsid w:val="00555F7B"/>
    <w:rsid w:val="005567FA"/>
    <w:rsid w:val="00563214"/>
    <w:rsid w:val="005640C5"/>
    <w:rsid w:val="005654AF"/>
    <w:rsid w:val="005729C4"/>
    <w:rsid w:val="00572F73"/>
    <w:rsid w:val="005749A0"/>
    <w:rsid w:val="00574F3D"/>
    <w:rsid w:val="00576006"/>
    <w:rsid w:val="00576113"/>
    <w:rsid w:val="0057617B"/>
    <w:rsid w:val="00577BC6"/>
    <w:rsid w:val="00577E69"/>
    <w:rsid w:val="00581302"/>
    <w:rsid w:val="00582DB9"/>
    <w:rsid w:val="005835B0"/>
    <w:rsid w:val="005845B0"/>
    <w:rsid w:val="00585E26"/>
    <w:rsid w:val="00587B97"/>
    <w:rsid w:val="00591457"/>
    <w:rsid w:val="0059227B"/>
    <w:rsid w:val="00593C25"/>
    <w:rsid w:val="005A1D65"/>
    <w:rsid w:val="005A2BB3"/>
    <w:rsid w:val="005A3018"/>
    <w:rsid w:val="005A3D21"/>
    <w:rsid w:val="005A4D3F"/>
    <w:rsid w:val="005A6147"/>
    <w:rsid w:val="005A65FA"/>
    <w:rsid w:val="005B08B8"/>
    <w:rsid w:val="005B0966"/>
    <w:rsid w:val="005B6113"/>
    <w:rsid w:val="005B66A0"/>
    <w:rsid w:val="005B795D"/>
    <w:rsid w:val="005B7C0C"/>
    <w:rsid w:val="005C42BF"/>
    <w:rsid w:val="005C5543"/>
    <w:rsid w:val="005C56C0"/>
    <w:rsid w:val="005C7E6B"/>
    <w:rsid w:val="005D049A"/>
    <w:rsid w:val="005D0D71"/>
    <w:rsid w:val="005E017C"/>
    <w:rsid w:val="005E6764"/>
    <w:rsid w:val="005F04DC"/>
    <w:rsid w:val="005F0FC4"/>
    <w:rsid w:val="005F1566"/>
    <w:rsid w:val="005F2194"/>
    <w:rsid w:val="005F344D"/>
    <w:rsid w:val="005F455F"/>
    <w:rsid w:val="005F7698"/>
    <w:rsid w:val="006014E2"/>
    <w:rsid w:val="0060307A"/>
    <w:rsid w:val="00603695"/>
    <w:rsid w:val="00604107"/>
    <w:rsid w:val="006055C9"/>
    <w:rsid w:val="00610508"/>
    <w:rsid w:val="006124BA"/>
    <w:rsid w:val="0061299E"/>
    <w:rsid w:val="00613820"/>
    <w:rsid w:val="00615A0F"/>
    <w:rsid w:val="00615E0D"/>
    <w:rsid w:val="00615F1D"/>
    <w:rsid w:val="0062421A"/>
    <w:rsid w:val="0062503F"/>
    <w:rsid w:val="00626839"/>
    <w:rsid w:val="00633753"/>
    <w:rsid w:val="00635754"/>
    <w:rsid w:val="00640BF2"/>
    <w:rsid w:val="00641A9E"/>
    <w:rsid w:val="006424C5"/>
    <w:rsid w:val="006427DC"/>
    <w:rsid w:val="006435CC"/>
    <w:rsid w:val="006437FC"/>
    <w:rsid w:val="00645C90"/>
    <w:rsid w:val="00652248"/>
    <w:rsid w:val="00654577"/>
    <w:rsid w:val="00654A7B"/>
    <w:rsid w:val="00654EA4"/>
    <w:rsid w:val="00655E22"/>
    <w:rsid w:val="006561B7"/>
    <w:rsid w:val="00657B80"/>
    <w:rsid w:val="00661034"/>
    <w:rsid w:val="00663104"/>
    <w:rsid w:val="006638CA"/>
    <w:rsid w:val="00665B2D"/>
    <w:rsid w:val="00665E84"/>
    <w:rsid w:val="00667463"/>
    <w:rsid w:val="006724EB"/>
    <w:rsid w:val="0067512C"/>
    <w:rsid w:val="00675181"/>
    <w:rsid w:val="00675B3C"/>
    <w:rsid w:val="006761E2"/>
    <w:rsid w:val="00676782"/>
    <w:rsid w:val="00677261"/>
    <w:rsid w:val="00680A9E"/>
    <w:rsid w:val="0068275D"/>
    <w:rsid w:val="006830F0"/>
    <w:rsid w:val="00683309"/>
    <w:rsid w:val="00683A17"/>
    <w:rsid w:val="00685799"/>
    <w:rsid w:val="00690208"/>
    <w:rsid w:val="006905CD"/>
    <w:rsid w:val="006914E1"/>
    <w:rsid w:val="006918FF"/>
    <w:rsid w:val="00691FF2"/>
    <w:rsid w:val="00692111"/>
    <w:rsid w:val="0069495C"/>
    <w:rsid w:val="00696A4D"/>
    <w:rsid w:val="00696C49"/>
    <w:rsid w:val="00697D52"/>
    <w:rsid w:val="006A0150"/>
    <w:rsid w:val="006A2F13"/>
    <w:rsid w:val="006A3517"/>
    <w:rsid w:val="006A406C"/>
    <w:rsid w:val="006A7505"/>
    <w:rsid w:val="006A79C0"/>
    <w:rsid w:val="006B09BA"/>
    <w:rsid w:val="006B0F47"/>
    <w:rsid w:val="006B4102"/>
    <w:rsid w:val="006C29C7"/>
    <w:rsid w:val="006C2B10"/>
    <w:rsid w:val="006C4733"/>
    <w:rsid w:val="006C592C"/>
    <w:rsid w:val="006C5F77"/>
    <w:rsid w:val="006D340A"/>
    <w:rsid w:val="006D3D32"/>
    <w:rsid w:val="006D4EEA"/>
    <w:rsid w:val="006D67EC"/>
    <w:rsid w:val="006E0701"/>
    <w:rsid w:val="006E071C"/>
    <w:rsid w:val="006E1048"/>
    <w:rsid w:val="006E10E6"/>
    <w:rsid w:val="006E1837"/>
    <w:rsid w:val="006E219A"/>
    <w:rsid w:val="006E447E"/>
    <w:rsid w:val="006E4499"/>
    <w:rsid w:val="006E5D16"/>
    <w:rsid w:val="006E686C"/>
    <w:rsid w:val="006E758F"/>
    <w:rsid w:val="006E77A3"/>
    <w:rsid w:val="006F1562"/>
    <w:rsid w:val="006F2EC0"/>
    <w:rsid w:val="006F70FE"/>
    <w:rsid w:val="006F7632"/>
    <w:rsid w:val="006F7A93"/>
    <w:rsid w:val="00700A06"/>
    <w:rsid w:val="00702E7A"/>
    <w:rsid w:val="007056B4"/>
    <w:rsid w:val="0070592F"/>
    <w:rsid w:val="00710A1F"/>
    <w:rsid w:val="00712733"/>
    <w:rsid w:val="00714E7E"/>
    <w:rsid w:val="00715A1D"/>
    <w:rsid w:val="00721C02"/>
    <w:rsid w:val="00722026"/>
    <w:rsid w:val="00722B13"/>
    <w:rsid w:val="00723222"/>
    <w:rsid w:val="00725047"/>
    <w:rsid w:val="00726960"/>
    <w:rsid w:val="00726992"/>
    <w:rsid w:val="00731664"/>
    <w:rsid w:val="00731A51"/>
    <w:rsid w:val="007323B4"/>
    <w:rsid w:val="00733361"/>
    <w:rsid w:val="007349E4"/>
    <w:rsid w:val="007356C4"/>
    <w:rsid w:val="007357C7"/>
    <w:rsid w:val="00736F5A"/>
    <w:rsid w:val="007431CD"/>
    <w:rsid w:val="007432E2"/>
    <w:rsid w:val="00743711"/>
    <w:rsid w:val="00744A26"/>
    <w:rsid w:val="00745345"/>
    <w:rsid w:val="00745572"/>
    <w:rsid w:val="00745A4F"/>
    <w:rsid w:val="00746530"/>
    <w:rsid w:val="00751319"/>
    <w:rsid w:val="0075243E"/>
    <w:rsid w:val="007539CD"/>
    <w:rsid w:val="007549E8"/>
    <w:rsid w:val="00754A9D"/>
    <w:rsid w:val="00756FA8"/>
    <w:rsid w:val="00760BB0"/>
    <w:rsid w:val="0076157A"/>
    <w:rsid w:val="007630F2"/>
    <w:rsid w:val="0076648B"/>
    <w:rsid w:val="0076708E"/>
    <w:rsid w:val="00771E48"/>
    <w:rsid w:val="00772969"/>
    <w:rsid w:val="00772A05"/>
    <w:rsid w:val="00772BA4"/>
    <w:rsid w:val="00773C69"/>
    <w:rsid w:val="00774717"/>
    <w:rsid w:val="00775AE4"/>
    <w:rsid w:val="0078021A"/>
    <w:rsid w:val="00780B31"/>
    <w:rsid w:val="00780CF8"/>
    <w:rsid w:val="00782E51"/>
    <w:rsid w:val="007830B9"/>
    <w:rsid w:val="0078348C"/>
    <w:rsid w:val="00784593"/>
    <w:rsid w:val="00784AC8"/>
    <w:rsid w:val="007857CC"/>
    <w:rsid w:val="007872CF"/>
    <w:rsid w:val="007905B9"/>
    <w:rsid w:val="0079275D"/>
    <w:rsid w:val="00797257"/>
    <w:rsid w:val="007A00EF"/>
    <w:rsid w:val="007A0F09"/>
    <w:rsid w:val="007A5486"/>
    <w:rsid w:val="007A5C3C"/>
    <w:rsid w:val="007A6C59"/>
    <w:rsid w:val="007B19EA"/>
    <w:rsid w:val="007B3B9A"/>
    <w:rsid w:val="007B60E9"/>
    <w:rsid w:val="007B774F"/>
    <w:rsid w:val="007C0A2D"/>
    <w:rsid w:val="007C19DB"/>
    <w:rsid w:val="007C255B"/>
    <w:rsid w:val="007C26B4"/>
    <w:rsid w:val="007C27B0"/>
    <w:rsid w:val="007C3695"/>
    <w:rsid w:val="007C4832"/>
    <w:rsid w:val="007C5AA8"/>
    <w:rsid w:val="007D355C"/>
    <w:rsid w:val="007D59A9"/>
    <w:rsid w:val="007D7C9D"/>
    <w:rsid w:val="007E1220"/>
    <w:rsid w:val="007E3192"/>
    <w:rsid w:val="007E4500"/>
    <w:rsid w:val="007E5ED7"/>
    <w:rsid w:val="007E7323"/>
    <w:rsid w:val="007F1AB0"/>
    <w:rsid w:val="007F300B"/>
    <w:rsid w:val="007F37BD"/>
    <w:rsid w:val="007F5E16"/>
    <w:rsid w:val="00800722"/>
    <w:rsid w:val="008014C3"/>
    <w:rsid w:val="0080731D"/>
    <w:rsid w:val="00811161"/>
    <w:rsid w:val="00811E38"/>
    <w:rsid w:val="008125D5"/>
    <w:rsid w:val="00813828"/>
    <w:rsid w:val="00813B11"/>
    <w:rsid w:val="00820FBD"/>
    <w:rsid w:val="00821A2A"/>
    <w:rsid w:val="00821B20"/>
    <w:rsid w:val="00821C03"/>
    <w:rsid w:val="008239B3"/>
    <w:rsid w:val="008240BC"/>
    <w:rsid w:val="00825F11"/>
    <w:rsid w:val="008269AB"/>
    <w:rsid w:val="0083267D"/>
    <w:rsid w:val="00834132"/>
    <w:rsid w:val="008348C2"/>
    <w:rsid w:val="00835D53"/>
    <w:rsid w:val="00840A91"/>
    <w:rsid w:val="00841BAA"/>
    <w:rsid w:val="00842700"/>
    <w:rsid w:val="00842F1D"/>
    <w:rsid w:val="00843DD1"/>
    <w:rsid w:val="0084595E"/>
    <w:rsid w:val="00850812"/>
    <w:rsid w:val="00852C82"/>
    <w:rsid w:val="00855ABB"/>
    <w:rsid w:val="00856248"/>
    <w:rsid w:val="00856986"/>
    <w:rsid w:val="00856989"/>
    <w:rsid w:val="00857E39"/>
    <w:rsid w:val="00860E55"/>
    <w:rsid w:val="00862E97"/>
    <w:rsid w:val="0086448C"/>
    <w:rsid w:val="00864C17"/>
    <w:rsid w:val="00865240"/>
    <w:rsid w:val="008666DA"/>
    <w:rsid w:val="00867C57"/>
    <w:rsid w:val="008704A8"/>
    <w:rsid w:val="00872FBF"/>
    <w:rsid w:val="00875BA1"/>
    <w:rsid w:val="00876200"/>
    <w:rsid w:val="00876B9A"/>
    <w:rsid w:val="00877520"/>
    <w:rsid w:val="008832AA"/>
    <w:rsid w:val="0088340A"/>
    <w:rsid w:val="00883DF0"/>
    <w:rsid w:val="0088414C"/>
    <w:rsid w:val="00884628"/>
    <w:rsid w:val="00886A1A"/>
    <w:rsid w:val="00886CBD"/>
    <w:rsid w:val="00887EDA"/>
    <w:rsid w:val="00890478"/>
    <w:rsid w:val="00891838"/>
    <w:rsid w:val="00891C1D"/>
    <w:rsid w:val="00891DD7"/>
    <w:rsid w:val="00892B1E"/>
    <w:rsid w:val="00892EE0"/>
    <w:rsid w:val="008933BF"/>
    <w:rsid w:val="008936A8"/>
    <w:rsid w:val="00894407"/>
    <w:rsid w:val="00895907"/>
    <w:rsid w:val="00897FA0"/>
    <w:rsid w:val="008A0601"/>
    <w:rsid w:val="008A10C4"/>
    <w:rsid w:val="008A2B86"/>
    <w:rsid w:val="008A4438"/>
    <w:rsid w:val="008A5313"/>
    <w:rsid w:val="008A6026"/>
    <w:rsid w:val="008A6152"/>
    <w:rsid w:val="008A642A"/>
    <w:rsid w:val="008A6613"/>
    <w:rsid w:val="008A7906"/>
    <w:rsid w:val="008A7E82"/>
    <w:rsid w:val="008B0248"/>
    <w:rsid w:val="008B1372"/>
    <w:rsid w:val="008B604B"/>
    <w:rsid w:val="008B65C9"/>
    <w:rsid w:val="008B6957"/>
    <w:rsid w:val="008B71D3"/>
    <w:rsid w:val="008B73E2"/>
    <w:rsid w:val="008C02E4"/>
    <w:rsid w:val="008C0AE6"/>
    <w:rsid w:val="008C316D"/>
    <w:rsid w:val="008C320A"/>
    <w:rsid w:val="008C38C4"/>
    <w:rsid w:val="008C43B1"/>
    <w:rsid w:val="008C4D46"/>
    <w:rsid w:val="008C624C"/>
    <w:rsid w:val="008C6943"/>
    <w:rsid w:val="008D0B13"/>
    <w:rsid w:val="008D191D"/>
    <w:rsid w:val="008D219D"/>
    <w:rsid w:val="008D229D"/>
    <w:rsid w:val="008D445E"/>
    <w:rsid w:val="008D629A"/>
    <w:rsid w:val="008E0C9C"/>
    <w:rsid w:val="008E11B3"/>
    <w:rsid w:val="008E656B"/>
    <w:rsid w:val="008E67B5"/>
    <w:rsid w:val="008F11D3"/>
    <w:rsid w:val="008F29EA"/>
    <w:rsid w:val="008F46C3"/>
    <w:rsid w:val="008F58C4"/>
    <w:rsid w:val="008F5F33"/>
    <w:rsid w:val="008F6220"/>
    <w:rsid w:val="008F6C1A"/>
    <w:rsid w:val="008F79B6"/>
    <w:rsid w:val="008F7DD0"/>
    <w:rsid w:val="00900027"/>
    <w:rsid w:val="009002E4"/>
    <w:rsid w:val="00900C9B"/>
    <w:rsid w:val="009020B6"/>
    <w:rsid w:val="0090289D"/>
    <w:rsid w:val="0090471B"/>
    <w:rsid w:val="009052CD"/>
    <w:rsid w:val="00907719"/>
    <w:rsid w:val="0091046A"/>
    <w:rsid w:val="00910DFE"/>
    <w:rsid w:val="00912024"/>
    <w:rsid w:val="0091236C"/>
    <w:rsid w:val="009133DC"/>
    <w:rsid w:val="009147CB"/>
    <w:rsid w:val="00917264"/>
    <w:rsid w:val="009174C8"/>
    <w:rsid w:val="00923332"/>
    <w:rsid w:val="009238AC"/>
    <w:rsid w:val="00923AB0"/>
    <w:rsid w:val="00926012"/>
    <w:rsid w:val="00926440"/>
    <w:rsid w:val="00926ABD"/>
    <w:rsid w:val="00930D0B"/>
    <w:rsid w:val="00931245"/>
    <w:rsid w:val="00934E3C"/>
    <w:rsid w:val="00937479"/>
    <w:rsid w:val="00940B8B"/>
    <w:rsid w:val="00945DF3"/>
    <w:rsid w:val="00947F4E"/>
    <w:rsid w:val="0095072B"/>
    <w:rsid w:val="009508BB"/>
    <w:rsid w:val="00950EEC"/>
    <w:rsid w:val="00951AF4"/>
    <w:rsid w:val="0095224E"/>
    <w:rsid w:val="00952846"/>
    <w:rsid w:val="0095351D"/>
    <w:rsid w:val="00953DF9"/>
    <w:rsid w:val="00954BAB"/>
    <w:rsid w:val="00956E9F"/>
    <w:rsid w:val="00957D51"/>
    <w:rsid w:val="0096116A"/>
    <w:rsid w:val="00961A2F"/>
    <w:rsid w:val="00962869"/>
    <w:rsid w:val="0096671C"/>
    <w:rsid w:val="00966D47"/>
    <w:rsid w:val="00967E69"/>
    <w:rsid w:val="0097149D"/>
    <w:rsid w:val="0097172E"/>
    <w:rsid w:val="00971CB5"/>
    <w:rsid w:val="009721EB"/>
    <w:rsid w:val="00972891"/>
    <w:rsid w:val="00973309"/>
    <w:rsid w:val="00973E86"/>
    <w:rsid w:val="0097425B"/>
    <w:rsid w:val="0097700F"/>
    <w:rsid w:val="0097726A"/>
    <w:rsid w:val="00977E85"/>
    <w:rsid w:val="009854EC"/>
    <w:rsid w:val="00986321"/>
    <w:rsid w:val="009879FE"/>
    <w:rsid w:val="009911F1"/>
    <w:rsid w:val="0099221B"/>
    <w:rsid w:val="00992312"/>
    <w:rsid w:val="0099236B"/>
    <w:rsid w:val="00995264"/>
    <w:rsid w:val="00995DAC"/>
    <w:rsid w:val="009A1CBE"/>
    <w:rsid w:val="009A2BC8"/>
    <w:rsid w:val="009A3CFE"/>
    <w:rsid w:val="009A4A91"/>
    <w:rsid w:val="009A5087"/>
    <w:rsid w:val="009B00D5"/>
    <w:rsid w:val="009B25C3"/>
    <w:rsid w:val="009B2A03"/>
    <w:rsid w:val="009B37D6"/>
    <w:rsid w:val="009B6160"/>
    <w:rsid w:val="009B79BA"/>
    <w:rsid w:val="009B7E40"/>
    <w:rsid w:val="009C0DED"/>
    <w:rsid w:val="009C2808"/>
    <w:rsid w:val="009C29D3"/>
    <w:rsid w:val="009C2F8C"/>
    <w:rsid w:val="009C5A8D"/>
    <w:rsid w:val="009C5CA8"/>
    <w:rsid w:val="009C5FCC"/>
    <w:rsid w:val="009C7303"/>
    <w:rsid w:val="009C7F10"/>
    <w:rsid w:val="009D1F6D"/>
    <w:rsid w:val="009D23A2"/>
    <w:rsid w:val="009D4BE3"/>
    <w:rsid w:val="009D4F68"/>
    <w:rsid w:val="009D6EAB"/>
    <w:rsid w:val="009E0536"/>
    <w:rsid w:val="009E08A8"/>
    <w:rsid w:val="009E0FA4"/>
    <w:rsid w:val="009E736B"/>
    <w:rsid w:val="009F0CAB"/>
    <w:rsid w:val="009F0D54"/>
    <w:rsid w:val="009F1038"/>
    <w:rsid w:val="009F2FF6"/>
    <w:rsid w:val="009F3283"/>
    <w:rsid w:val="009F4D85"/>
    <w:rsid w:val="009F5D85"/>
    <w:rsid w:val="009F63A1"/>
    <w:rsid w:val="00A004B4"/>
    <w:rsid w:val="00A01001"/>
    <w:rsid w:val="00A01E02"/>
    <w:rsid w:val="00A02D44"/>
    <w:rsid w:val="00A02F28"/>
    <w:rsid w:val="00A03351"/>
    <w:rsid w:val="00A05E2A"/>
    <w:rsid w:val="00A05E3D"/>
    <w:rsid w:val="00A06CCF"/>
    <w:rsid w:val="00A0777D"/>
    <w:rsid w:val="00A07A1D"/>
    <w:rsid w:val="00A07C40"/>
    <w:rsid w:val="00A07FE2"/>
    <w:rsid w:val="00A1392C"/>
    <w:rsid w:val="00A13BF3"/>
    <w:rsid w:val="00A13F11"/>
    <w:rsid w:val="00A15902"/>
    <w:rsid w:val="00A16287"/>
    <w:rsid w:val="00A179B8"/>
    <w:rsid w:val="00A20ED6"/>
    <w:rsid w:val="00A23711"/>
    <w:rsid w:val="00A30278"/>
    <w:rsid w:val="00A30FF2"/>
    <w:rsid w:val="00A3649B"/>
    <w:rsid w:val="00A36F00"/>
    <w:rsid w:val="00A37BAD"/>
    <w:rsid w:val="00A37D7F"/>
    <w:rsid w:val="00A41DEB"/>
    <w:rsid w:val="00A438CF"/>
    <w:rsid w:val="00A4631D"/>
    <w:rsid w:val="00A46410"/>
    <w:rsid w:val="00A5045B"/>
    <w:rsid w:val="00A51228"/>
    <w:rsid w:val="00A51B8B"/>
    <w:rsid w:val="00A52745"/>
    <w:rsid w:val="00A52B68"/>
    <w:rsid w:val="00A53EFD"/>
    <w:rsid w:val="00A551E6"/>
    <w:rsid w:val="00A55CEE"/>
    <w:rsid w:val="00A5631A"/>
    <w:rsid w:val="00A56F3B"/>
    <w:rsid w:val="00A57688"/>
    <w:rsid w:val="00A57C19"/>
    <w:rsid w:val="00A608C6"/>
    <w:rsid w:val="00A60C64"/>
    <w:rsid w:val="00A62AFD"/>
    <w:rsid w:val="00A62EBD"/>
    <w:rsid w:val="00A63B1B"/>
    <w:rsid w:val="00A644EF"/>
    <w:rsid w:val="00A647DC"/>
    <w:rsid w:val="00A654C1"/>
    <w:rsid w:val="00A65C79"/>
    <w:rsid w:val="00A66A10"/>
    <w:rsid w:val="00A66DD7"/>
    <w:rsid w:val="00A70482"/>
    <w:rsid w:val="00A70A4C"/>
    <w:rsid w:val="00A7470E"/>
    <w:rsid w:val="00A74A91"/>
    <w:rsid w:val="00A74C2C"/>
    <w:rsid w:val="00A7521C"/>
    <w:rsid w:val="00A756D4"/>
    <w:rsid w:val="00A827D0"/>
    <w:rsid w:val="00A83642"/>
    <w:rsid w:val="00A842E9"/>
    <w:rsid w:val="00A84A94"/>
    <w:rsid w:val="00A8787D"/>
    <w:rsid w:val="00A91590"/>
    <w:rsid w:val="00A91A5E"/>
    <w:rsid w:val="00A92495"/>
    <w:rsid w:val="00A9270E"/>
    <w:rsid w:val="00A93921"/>
    <w:rsid w:val="00A97D8C"/>
    <w:rsid w:val="00A97F54"/>
    <w:rsid w:val="00AA0A88"/>
    <w:rsid w:val="00AA275E"/>
    <w:rsid w:val="00AA28D0"/>
    <w:rsid w:val="00AA2D15"/>
    <w:rsid w:val="00AA4605"/>
    <w:rsid w:val="00AA515D"/>
    <w:rsid w:val="00AB0924"/>
    <w:rsid w:val="00AB1BFC"/>
    <w:rsid w:val="00AB3273"/>
    <w:rsid w:val="00AB33AA"/>
    <w:rsid w:val="00AB37E6"/>
    <w:rsid w:val="00AB3CA5"/>
    <w:rsid w:val="00AB4BD6"/>
    <w:rsid w:val="00AC0218"/>
    <w:rsid w:val="00AC1BA3"/>
    <w:rsid w:val="00AC1DCD"/>
    <w:rsid w:val="00AC3B9F"/>
    <w:rsid w:val="00AD015B"/>
    <w:rsid w:val="00AD1DAA"/>
    <w:rsid w:val="00AD1EC1"/>
    <w:rsid w:val="00AD2893"/>
    <w:rsid w:val="00AD560F"/>
    <w:rsid w:val="00AD6076"/>
    <w:rsid w:val="00AE0664"/>
    <w:rsid w:val="00AE44B5"/>
    <w:rsid w:val="00AE794B"/>
    <w:rsid w:val="00AE7A4B"/>
    <w:rsid w:val="00AF0DEB"/>
    <w:rsid w:val="00AF1E23"/>
    <w:rsid w:val="00AF2146"/>
    <w:rsid w:val="00AF2A8F"/>
    <w:rsid w:val="00AF3986"/>
    <w:rsid w:val="00AF540F"/>
    <w:rsid w:val="00AF5EED"/>
    <w:rsid w:val="00AF7F24"/>
    <w:rsid w:val="00AF7F81"/>
    <w:rsid w:val="00B01A30"/>
    <w:rsid w:val="00B01AFF"/>
    <w:rsid w:val="00B01F37"/>
    <w:rsid w:val="00B03861"/>
    <w:rsid w:val="00B04C44"/>
    <w:rsid w:val="00B05138"/>
    <w:rsid w:val="00B05CC7"/>
    <w:rsid w:val="00B05FDC"/>
    <w:rsid w:val="00B0628C"/>
    <w:rsid w:val="00B0672C"/>
    <w:rsid w:val="00B10053"/>
    <w:rsid w:val="00B10877"/>
    <w:rsid w:val="00B10A9B"/>
    <w:rsid w:val="00B138DA"/>
    <w:rsid w:val="00B13CD7"/>
    <w:rsid w:val="00B16E17"/>
    <w:rsid w:val="00B20ED3"/>
    <w:rsid w:val="00B231D6"/>
    <w:rsid w:val="00B27932"/>
    <w:rsid w:val="00B27E39"/>
    <w:rsid w:val="00B30707"/>
    <w:rsid w:val="00B32E11"/>
    <w:rsid w:val="00B33F37"/>
    <w:rsid w:val="00B350D8"/>
    <w:rsid w:val="00B35ABD"/>
    <w:rsid w:val="00B4400D"/>
    <w:rsid w:val="00B443FC"/>
    <w:rsid w:val="00B445C8"/>
    <w:rsid w:val="00B52A89"/>
    <w:rsid w:val="00B5492C"/>
    <w:rsid w:val="00B55DD9"/>
    <w:rsid w:val="00B55F45"/>
    <w:rsid w:val="00B6211A"/>
    <w:rsid w:val="00B65A62"/>
    <w:rsid w:val="00B71643"/>
    <w:rsid w:val="00B72E00"/>
    <w:rsid w:val="00B7450A"/>
    <w:rsid w:val="00B760BE"/>
    <w:rsid w:val="00B76486"/>
    <w:rsid w:val="00B76763"/>
    <w:rsid w:val="00B76D24"/>
    <w:rsid w:val="00B7732B"/>
    <w:rsid w:val="00B81BB5"/>
    <w:rsid w:val="00B81C6E"/>
    <w:rsid w:val="00B83238"/>
    <w:rsid w:val="00B879F0"/>
    <w:rsid w:val="00B87ACD"/>
    <w:rsid w:val="00B87E55"/>
    <w:rsid w:val="00B91227"/>
    <w:rsid w:val="00B95EEB"/>
    <w:rsid w:val="00B96F52"/>
    <w:rsid w:val="00B97057"/>
    <w:rsid w:val="00B9745F"/>
    <w:rsid w:val="00BA0918"/>
    <w:rsid w:val="00BA384E"/>
    <w:rsid w:val="00BA4753"/>
    <w:rsid w:val="00BA508B"/>
    <w:rsid w:val="00BA5B3A"/>
    <w:rsid w:val="00BB1638"/>
    <w:rsid w:val="00BB2393"/>
    <w:rsid w:val="00BB306A"/>
    <w:rsid w:val="00BB38E3"/>
    <w:rsid w:val="00BB3CC3"/>
    <w:rsid w:val="00BB5422"/>
    <w:rsid w:val="00BB7624"/>
    <w:rsid w:val="00BB7D18"/>
    <w:rsid w:val="00BC155C"/>
    <w:rsid w:val="00BC18AB"/>
    <w:rsid w:val="00BC25AA"/>
    <w:rsid w:val="00BC2695"/>
    <w:rsid w:val="00BC286C"/>
    <w:rsid w:val="00BC51BE"/>
    <w:rsid w:val="00BC5C18"/>
    <w:rsid w:val="00BC7EF4"/>
    <w:rsid w:val="00BD35B0"/>
    <w:rsid w:val="00BD3A70"/>
    <w:rsid w:val="00BD4BCB"/>
    <w:rsid w:val="00BD4D06"/>
    <w:rsid w:val="00BD64A3"/>
    <w:rsid w:val="00BE1063"/>
    <w:rsid w:val="00BE38F1"/>
    <w:rsid w:val="00BE5177"/>
    <w:rsid w:val="00BF37B1"/>
    <w:rsid w:val="00BF407C"/>
    <w:rsid w:val="00BF5528"/>
    <w:rsid w:val="00BF5883"/>
    <w:rsid w:val="00BF63F6"/>
    <w:rsid w:val="00BF682E"/>
    <w:rsid w:val="00BF73B3"/>
    <w:rsid w:val="00C009D8"/>
    <w:rsid w:val="00C015D4"/>
    <w:rsid w:val="00C022E1"/>
    <w:rsid w:val="00C022E3"/>
    <w:rsid w:val="00C052A9"/>
    <w:rsid w:val="00C11803"/>
    <w:rsid w:val="00C12D10"/>
    <w:rsid w:val="00C144E5"/>
    <w:rsid w:val="00C14F89"/>
    <w:rsid w:val="00C16467"/>
    <w:rsid w:val="00C165AB"/>
    <w:rsid w:val="00C22D17"/>
    <w:rsid w:val="00C23A7C"/>
    <w:rsid w:val="00C26BB2"/>
    <w:rsid w:val="00C271AB"/>
    <w:rsid w:val="00C31026"/>
    <w:rsid w:val="00C322B7"/>
    <w:rsid w:val="00C33B75"/>
    <w:rsid w:val="00C40453"/>
    <w:rsid w:val="00C40A1C"/>
    <w:rsid w:val="00C40C2A"/>
    <w:rsid w:val="00C41E6D"/>
    <w:rsid w:val="00C451A9"/>
    <w:rsid w:val="00C45742"/>
    <w:rsid w:val="00C4712D"/>
    <w:rsid w:val="00C54893"/>
    <w:rsid w:val="00C555C9"/>
    <w:rsid w:val="00C57ED9"/>
    <w:rsid w:val="00C66438"/>
    <w:rsid w:val="00C70FD2"/>
    <w:rsid w:val="00C74C61"/>
    <w:rsid w:val="00C761D5"/>
    <w:rsid w:val="00C7679F"/>
    <w:rsid w:val="00C80BA3"/>
    <w:rsid w:val="00C81E59"/>
    <w:rsid w:val="00C84178"/>
    <w:rsid w:val="00C846E3"/>
    <w:rsid w:val="00C857BA"/>
    <w:rsid w:val="00C86604"/>
    <w:rsid w:val="00C9224A"/>
    <w:rsid w:val="00C92EC9"/>
    <w:rsid w:val="00C93294"/>
    <w:rsid w:val="00C94F55"/>
    <w:rsid w:val="00C95A99"/>
    <w:rsid w:val="00C9733F"/>
    <w:rsid w:val="00CA03E6"/>
    <w:rsid w:val="00CA13C7"/>
    <w:rsid w:val="00CA5485"/>
    <w:rsid w:val="00CA672F"/>
    <w:rsid w:val="00CA7609"/>
    <w:rsid w:val="00CA7675"/>
    <w:rsid w:val="00CA7CA3"/>
    <w:rsid w:val="00CA7D62"/>
    <w:rsid w:val="00CB07A8"/>
    <w:rsid w:val="00CB1E4B"/>
    <w:rsid w:val="00CB202E"/>
    <w:rsid w:val="00CB72D8"/>
    <w:rsid w:val="00CB7863"/>
    <w:rsid w:val="00CC389E"/>
    <w:rsid w:val="00CC4C11"/>
    <w:rsid w:val="00CC52FC"/>
    <w:rsid w:val="00CC5999"/>
    <w:rsid w:val="00CC5E47"/>
    <w:rsid w:val="00CD0123"/>
    <w:rsid w:val="00CD336A"/>
    <w:rsid w:val="00CD4A57"/>
    <w:rsid w:val="00CD572B"/>
    <w:rsid w:val="00CE0C42"/>
    <w:rsid w:val="00CE553B"/>
    <w:rsid w:val="00CE6D7D"/>
    <w:rsid w:val="00CF7F28"/>
    <w:rsid w:val="00D01759"/>
    <w:rsid w:val="00D01B60"/>
    <w:rsid w:val="00D02E12"/>
    <w:rsid w:val="00D02E36"/>
    <w:rsid w:val="00D035FD"/>
    <w:rsid w:val="00D056FA"/>
    <w:rsid w:val="00D0626C"/>
    <w:rsid w:val="00D066CE"/>
    <w:rsid w:val="00D07037"/>
    <w:rsid w:val="00D10F9F"/>
    <w:rsid w:val="00D12B29"/>
    <w:rsid w:val="00D146F1"/>
    <w:rsid w:val="00D14F89"/>
    <w:rsid w:val="00D1543F"/>
    <w:rsid w:val="00D15E4A"/>
    <w:rsid w:val="00D20670"/>
    <w:rsid w:val="00D21531"/>
    <w:rsid w:val="00D21724"/>
    <w:rsid w:val="00D21955"/>
    <w:rsid w:val="00D21BDC"/>
    <w:rsid w:val="00D22ADD"/>
    <w:rsid w:val="00D22FB2"/>
    <w:rsid w:val="00D23B3B"/>
    <w:rsid w:val="00D2466F"/>
    <w:rsid w:val="00D24D4B"/>
    <w:rsid w:val="00D2575E"/>
    <w:rsid w:val="00D2588F"/>
    <w:rsid w:val="00D27AD0"/>
    <w:rsid w:val="00D3031B"/>
    <w:rsid w:val="00D32804"/>
    <w:rsid w:val="00D33604"/>
    <w:rsid w:val="00D35685"/>
    <w:rsid w:val="00D358D2"/>
    <w:rsid w:val="00D37152"/>
    <w:rsid w:val="00D37AA2"/>
    <w:rsid w:val="00D37B08"/>
    <w:rsid w:val="00D37F80"/>
    <w:rsid w:val="00D411D8"/>
    <w:rsid w:val="00D42EF8"/>
    <w:rsid w:val="00D437FF"/>
    <w:rsid w:val="00D44597"/>
    <w:rsid w:val="00D44C30"/>
    <w:rsid w:val="00D44C3A"/>
    <w:rsid w:val="00D47323"/>
    <w:rsid w:val="00D5130C"/>
    <w:rsid w:val="00D51854"/>
    <w:rsid w:val="00D51F52"/>
    <w:rsid w:val="00D5419F"/>
    <w:rsid w:val="00D54804"/>
    <w:rsid w:val="00D55203"/>
    <w:rsid w:val="00D55A3D"/>
    <w:rsid w:val="00D6075D"/>
    <w:rsid w:val="00D613DE"/>
    <w:rsid w:val="00D61479"/>
    <w:rsid w:val="00D62265"/>
    <w:rsid w:val="00D62676"/>
    <w:rsid w:val="00D63113"/>
    <w:rsid w:val="00D63B11"/>
    <w:rsid w:val="00D663B7"/>
    <w:rsid w:val="00D732BA"/>
    <w:rsid w:val="00D73770"/>
    <w:rsid w:val="00D76CD2"/>
    <w:rsid w:val="00D77AD2"/>
    <w:rsid w:val="00D77D5C"/>
    <w:rsid w:val="00D81654"/>
    <w:rsid w:val="00D8275D"/>
    <w:rsid w:val="00D82FD5"/>
    <w:rsid w:val="00D83BF3"/>
    <w:rsid w:val="00D8512E"/>
    <w:rsid w:val="00D859A8"/>
    <w:rsid w:val="00D86412"/>
    <w:rsid w:val="00D86AB2"/>
    <w:rsid w:val="00D87380"/>
    <w:rsid w:val="00D90F0F"/>
    <w:rsid w:val="00D918F8"/>
    <w:rsid w:val="00D927A4"/>
    <w:rsid w:val="00D9414B"/>
    <w:rsid w:val="00D94D2F"/>
    <w:rsid w:val="00D978DE"/>
    <w:rsid w:val="00D97BF6"/>
    <w:rsid w:val="00DA1E58"/>
    <w:rsid w:val="00DA2856"/>
    <w:rsid w:val="00DA29AA"/>
    <w:rsid w:val="00DA2F2A"/>
    <w:rsid w:val="00DA4FE5"/>
    <w:rsid w:val="00DB0254"/>
    <w:rsid w:val="00DB09DC"/>
    <w:rsid w:val="00DB4280"/>
    <w:rsid w:val="00DB4687"/>
    <w:rsid w:val="00DB5DCE"/>
    <w:rsid w:val="00DB6473"/>
    <w:rsid w:val="00DB75B8"/>
    <w:rsid w:val="00DB7F4B"/>
    <w:rsid w:val="00DC06D6"/>
    <w:rsid w:val="00DC1055"/>
    <w:rsid w:val="00DC1F1E"/>
    <w:rsid w:val="00DC6C20"/>
    <w:rsid w:val="00DD215D"/>
    <w:rsid w:val="00DD270E"/>
    <w:rsid w:val="00DD4D88"/>
    <w:rsid w:val="00DD5121"/>
    <w:rsid w:val="00DD5880"/>
    <w:rsid w:val="00DD5A82"/>
    <w:rsid w:val="00DD5E10"/>
    <w:rsid w:val="00DD7E8C"/>
    <w:rsid w:val="00DE08A9"/>
    <w:rsid w:val="00DE17D4"/>
    <w:rsid w:val="00DE2664"/>
    <w:rsid w:val="00DE3F42"/>
    <w:rsid w:val="00DE4EF2"/>
    <w:rsid w:val="00DE51FC"/>
    <w:rsid w:val="00DE62F8"/>
    <w:rsid w:val="00DE66ED"/>
    <w:rsid w:val="00DE777E"/>
    <w:rsid w:val="00DE790B"/>
    <w:rsid w:val="00DF0F93"/>
    <w:rsid w:val="00DF2C0E"/>
    <w:rsid w:val="00DF58DF"/>
    <w:rsid w:val="00DF715E"/>
    <w:rsid w:val="00E00E97"/>
    <w:rsid w:val="00E014FC"/>
    <w:rsid w:val="00E02421"/>
    <w:rsid w:val="00E024FF"/>
    <w:rsid w:val="00E0341F"/>
    <w:rsid w:val="00E04196"/>
    <w:rsid w:val="00E04CFE"/>
    <w:rsid w:val="00E04DB6"/>
    <w:rsid w:val="00E06FFB"/>
    <w:rsid w:val="00E07173"/>
    <w:rsid w:val="00E100C6"/>
    <w:rsid w:val="00E1048B"/>
    <w:rsid w:val="00E12CAC"/>
    <w:rsid w:val="00E13D6B"/>
    <w:rsid w:val="00E14F90"/>
    <w:rsid w:val="00E16B43"/>
    <w:rsid w:val="00E20FD2"/>
    <w:rsid w:val="00E21B1D"/>
    <w:rsid w:val="00E23534"/>
    <w:rsid w:val="00E236E4"/>
    <w:rsid w:val="00E24B82"/>
    <w:rsid w:val="00E261D8"/>
    <w:rsid w:val="00E26249"/>
    <w:rsid w:val="00E27E3E"/>
    <w:rsid w:val="00E30155"/>
    <w:rsid w:val="00E3051A"/>
    <w:rsid w:val="00E33C78"/>
    <w:rsid w:val="00E341B0"/>
    <w:rsid w:val="00E34563"/>
    <w:rsid w:val="00E42244"/>
    <w:rsid w:val="00E429E9"/>
    <w:rsid w:val="00E46DBE"/>
    <w:rsid w:val="00E47C54"/>
    <w:rsid w:val="00E511FB"/>
    <w:rsid w:val="00E5161B"/>
    <w:rsid w:val="00E5224D"/>
    <w:rsid w:val="00E55540"/>
    <w:rsid w:val="00E577B3"/>
    <w:rsid w:val="00E6074E"/>
    <w:rsid w:val="00E6119E"/>
    <w:rsid w:val="00E61C35"/>
    <w:rsid w:val="00E626FF"/>
    <w:rsid w:val="00E664E5"/>
    <w:rsid w:val="00E66C9B"/>
    <w:rsid w:val="00E66FE8"/>
    <w:rsid w:val="00E67930"/>
    <w:rsid w:val="00E7612D"/>
    <w:rsid w:val="00E8209C"/>
    <w:rsid w:val="00E82F43"/>
    <w:rsid w:val="00E83136"/>
    <w:rsid w:val="00E8612E"/>
    <w:rsid w:val="00E91255"/>
    <w:rsid w:val="00E9140C"/>
    <w:rsid w:val="00E91FE1"/>
    <w:rsid w:val="00E955E5"/>
    <w:rsid w:val="00E96BEF"/>
    <w:rsid w:val="00E96C2C"/>
    <w:rsid w:val="00E96F76"/>
    <w:rsid w:val="00E97B14"/>
    <w:rsid w:val="00E97F35"/>
    <w:rsid w:val="00EA0CA1"/>
    <w:rsid w:val="00EA0CDA"/>
    <w:rsid w:val="00EA0E56"/>
    <w:rsid w:val="00EA145F"/>
    <w:rsid w:val="00EA4E68"/>
    <w:rsid w:val="00EA5E95"/>
    <w:rsid w:val="00EB016B"/>
    <w:rsid w:val="00EB0509"/>
    <w:rsid w:val="00EB0570"/>
    <w:rsid w:val="00EB11FE"/>
    <w:rsid w:val="00EB1E2C"/>
    <w:rsid w:val="00EB21A7"/>
    <w:rsid w:val="00EB3482"/>
    <w:rsid w:val="00EB3C17"/>
    <w:rsid w:val="00EB64CE"/>
    <w:rsid w:val="00EB719B"/>
    <w:rsid w:val="00EC08C8"/>
    <w:rsid w:val="00EC1398"/>
    <w:rsid w:val="00EC1FB4"/>
    <w:rsid w:val="00EC636D"/>
    <w:rsid w:val="00ED16F4"/>
    <w:rsid w:val="00ED4028"/>
    <w:rsid w:val="00ED4954"/>
    <w:rsid w:val="00ED568D"/>
    <w:rsid w:val="00ED5A43"/>
    <w:rsid w:val="00ED7BC7"/>
    <w:rsid w:val="00EE0943"/>
    <w:rsid w:val="00EE33A2"/>
    <w:rsid w:val="00EE3ED2"/>
    <w:rsid w:val="00EE71C1"/>
    <w:rsid w:val="00EE7806"/>
    <w:rsid w:val="00EF005A"/>
    <w:rsid w:val="00EF2B92"/>
    <w:rsid w:val="00EF3581"/>
    <w:rsid w:val="00EF75F9"/>
    <w:rsid w:val="00F01B77"/>
    <w:rsid w:val="00F0545E"/>
    <w:rsid w:val="00F06806"/>
    <w:rsid w:val="00F10894"/>
    <w:rsid w:val="00F10EED"/>
    <w:rsid w:val="00F111B8"/>
    <w:rsid w:val="00F11606"/>
    <w:rsid w:val="00F1285A"/>
    <w:rsid w:val="00F162D4"/>
    <w:rsid w:val="00F16D1C"/>
    <w:rsid w:val="00F17EA6"/>
    <w:rsid w:val="00F203BD"/>
    <w:rsid w:val="00F204C8"/>
    <w:rsid w:val="00F20CD4"/>
    <w:rsid w:val="00F223C9"/>
    <w:rsid w:val="00F23972"/>
    <w:rsid w:val="00F24C23"/>
    <w:rsid w:val="00F25A5B"/>
    <w:rsid w:val="00F27D0B"/>
    <w:rsid w:val="00F3009D"/>
    <w:rsid w:val="00F30278"/>
    <w:rsid w:val="00F32D20"/>
    <w:rsid w:val="00F44883"/>
    <w:rsid w:val="00F4543C"/>
    <w:rsid w:val="00F45950"/>
    <w:rsid w:val="00F476D2"/>
    <w:rsid w:val="00F47928"/>
    <w:rsid w:val="00F50F4B"/>
    <w:rsid w:val="00F53E72"/>
    <w:rsid w:val="00F56CA4"/>
    <w:rsid w:val="00F61F55"/>
    <w:rsid w:val="00F62DD0"/>
    <w:rsid w:val="00F64F53"/>
    <w:rsid w:val="00F665C3"/>
    <w:rsid w:val="00F67A1C"/>
    <w:rsid w:val="00F75581"/>
    <w:rsid w:val="00F76B2E"/>
    <w:rsid w:val="00F81D00"/>
    <w:rsid w:val="00F82C5B"/>
    <w:rsid w:val="00F82D0F"/>
    <w:rsid w:val="00F84579"/>
    <w:rsid w:val="00F8555F"/>
    <w:rsid w:val="00F86255"/>
    <w:rsid w:val="00F86EF6"/>
    <w:rsid w:val="00F91881"/>
    <w:rsid w:val="00F92BC8"/>
    <w:rsid w:val="00F92E2B"/>
    <w:rsid w:val="00F95E3E"/>
    <w:rsid w:val="00FA04C0"/>
    <w:rsid w:val="00FA1C5F"/>
    <w:rsid w:val="00FA1FB8"/>
    <w:rsid w:val="00FA2E07"/>
    <w:rsid w:val="00FA3076"/>
    <w:rsid w:val="00FA45A7"/>
    <w:rsid w:val="00FA4D07"/>
    <w:rsid w:val="00FA50DE"/>
    <w:rsid w:val="00FA574A"/>
    <w:rsid w:val="00FA5A53"/>
    <w:rsid w:val="00FB2D03"/>
    <w:rsid w:val="00FB3009"/>
    <w:rsid w:val="00FB3249"/>
    <w:rsid w:val="00FB369D"/>
    <w:rsid w:val="00FB3842"/>
    <w:rsid w:val="00FB3E36"/>
    <w:rsid w:val="00FB470C"/>
    <w:rsid w:val="00FB4E8C"/>
    <w:rsid w:val="00FB616C"/>
    <w:rsid w:val="00FC09DC"/>
    <w:rsid w:val="00FC14FD"/>
    <w:rsid w:val="00FC189D"/>
    <w:rsid w:val="00FC18F9"/>
    <w:rsid w:val="00FC5502"/>
    <w:rsid w:val="00FD13F7"/>
    <w:rsid w:val="00FD3826"/>
    <w:rsid w:val="00FD3A4A"/>
    <w:rsid w:val="00FD72D9"/>
    <w:rsid w:val="00FE32C7"/>
    <w:rsid w:val="00FE3CFA"/>
    <w:rsid w:val="00FE4079"/>
    <w:rsid w:val="00FE64E5"/>
    <w:rsid w:val="00FE6F70"/>
    <w:rsid w:val="00FE7BDF"/>
    <w:rsid w:val="00FF0CD1"/>
    <w:rsid w:val="00FF2398"/>
    <w:rsid w:val="00FF5589"/>
    <w:rsid w:val="00FF587E"/>
    <w:rsid w:val="00FF61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5F6274"/>
  <w15:chartTrackingRefBased/>
  <w15:docId w15:val="{1112D1A5-031C-4B8F-8F45-1BD567202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2E99"/>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EXCar">
    <w:name w:val="EX Car"/>
    <w:link w:val="EX"/>
    <w:locked/>
    <w:rsid w:val="007E4500"/>
    <w:rPr>
      <w:rFonts w:ascii="Times New Roman" w:hAnsi="Times New Roman"/>
      <w:lang w:val="en-GB"/>
    </w:rPr>
  </w:style>
  <w:style w:type="character" w:customStyle="1" w:styleId="TFChar">
    <w:name w:val="TF Char"/>
    <w:link w:val="TF"/>
    <w:rsid w:val="00EB64CE"/>
    <w:rPr>
      <w:rFonts w:ascii="Arial" w:hAnsi="Arial"/>
      <w:b/>
      <w:lang w:val="en-GB"/>
    </w:rPr>
  </w:style>
  <w:style w:type="paragraph" w:styleId="Revision">
    <w:name w:val="Revision"/>
    <w:hidden/>
    <w:uiPriority w:val="99"/>
    <w:semiHidden/>
    <w:rsid w:val="00E5161B"/>
    <w:rPr>
      <w:rFonts w:ascii="Times New Roman" w:hAnsi="Times New Roman"/>
      <w:lang w:val="en-GB"/>
    </w:rPr>
  </w:style>
  <w:style w:type="character" w:customStyle="1" w:styleId="EditorsNoteChar">
    <w:name w:val="Editor's Note Char"/>
    <w:aliases w:val="EN Char"/>
    <w:link w:val="EditorsNote"/>
    <w:rsid w:val="002C5B99"/>
    <w:rPr>
      <w:rFonts w:ascii="Times New Roman" w:hAnsi="Times New Roman"/>
      <w:color w:val="FF0000"/>
      <w:lang w:val="en-GB"/>
    </w:rPr>
  </w:style>
  <w:style w:type="character" w:customStyle="1" w:styleId="B1Char">
    <w:name w:val="B1 Char"/>
    <w:link w:val="B1"/>
    <w:qFormat/>
    <w:rsid w:val="007A5486"/>
    <w:rPr>
      <w:rFonts w:ascii="Times New Roman" w:hAnsi="Times New Roman"/>
      <w:lang w:val="en-GB"/>
    </w:rPr>
  </w:style>
  <w:style w:type="table" w:styleId="TableGrid">
    <w:name w:val="Table Grid"/>
    <w:basedOn w:val="TableNormal"/>
    <w:rsid w:val="00B95E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locked/>
    <w:rsid w:val="0043268A"/>
    <w:rPr>
      <w:rFonts w:ascii="Arial" w:hAnsi="Arial"/>
      <w:sz w:val="18"/>
      <w:lang w:val="en-GB"/>
    </w:rPr>
  </w:style>
  <w:style w:type="character" w:customStyle="1" w:styleId="TAHChar">
    <w:name w:val="TAH Char"/>
    <w:link w:val="TAH"/>
    <w:qFormat/>
    <w:locked/>
    <w:rsid w:val="0043268A"/>
    <w:rPr>
      <w:rFonts w:ascii="Arial" w:hAnsi="Arial"/>
      <w:b/>
      <w:sz w:val="18"/>
      <w:lang w:val="en-GB"/>
    </w:rPr>
  </w:style>
  <w:style w:type="character" w:customStyle="1" w:styleId="THChar">
    <w:name w:val="TH Char"/>
    <w:link w:val="TH"/>
    <w:qFormat/>
    <w:rsid w:val="001D0126"/>
    <w:rPr>
      <w:rFonts w:ascii="Arial" w:hAnsi="Arial"/>
      <w:b/>
      <w:lang w:val="en-GB"/>
    </w:rPr>
  </w:style>
  <w:style w:type="character" w:customStyle="1" w:styleId="TACChar">
    <w:name w:val="TAC Char"/>
    <w:link w:val="TAC"/>
    <w:qFormat/>
    <w:rsid w:val="00D44C3A"/>
    <w:rPr>
      <w:rFonts w:ascii="Arial" w:hAnsi="Arial"/>
      <w:sz w:val="18"/>
      <w:lang w:val="en-GB"/>
    </w:rPr>
  </w:style>
  <w:style w:type="character" w:customStyle="1" w:styleId="B2Char">
    <w:name w:val="B2 Char"/>
    <w:link w:val="B2"/>
    <w:rsid w:val="009F0D54"/>
    <w:rPr>
      <w:rFonts w:ascii="Times New Roman" w:hAnsi="Times New Roman"/>
      <w:lang w:val="en-GB"/>
    </w:rPr>
  </w:style>
  <w:style w:type="character" w:styleId="UnresolvedMention">
    <w:name w:val="Unresolved Mention"/>
    <w:basedOn w:val="DefaultParagraphFont"/>
    <w:uiPriority w:val="99"/>
    <w:semiHidden/>
    <w:unhideWhenUsed/>
    <w:rsid w:val="00486A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11456">
      <w:bodyDiv w:val="1"/>
      <w:marLeft w:val="0"/>
      <w:marRight w:val="0"/>
      <w:marTop w:val="0"/>
      <w:marBottom w:val="0"/>
      <w:divBdr>
        <w:top w:val="none" w:sz="0" w:space="0" w:color="auto"/>
        <w:left w:val="none" w:sz="0" w:space="0" w:color="auto"/>
        <w:bottom w:val="none" w:sz="0" w:space="0" w:color="auto"/>
        <w:right w:val="none" w:sz="0" w:space="0" w:color="auto"/>
      </w:divBdr>
      <w:divsChild>
        <w:div w:id="940530247">
          <w:marLeft w:val="274"/>
          <w:marRight w:val="0"/>
          <w:marTop w:val="0"/>
          <w:marBottom w:val="0"/>
          <w:divBdr>
            <w:top w:val="none" w:sz="0" w:space="0" w:color="auto"/>
            <w:left w:val="none" w:sz="0" w:space="0" w:color="auto"/>
            <w:bottom w:val="none" w:sz="0" w:space="0" w:color="auto"/>
            <w:right w:val="none" w:sz="0" w:space="0" w:color="auto"/>
          </w:divBdr>
        </w:div>
        <w:div w:id="1967274431">
          <w:marLeft w:val="274"/>
          <w:marRight w:val="0"/>
          <w:marTop w:val="0"/>
          <w:marBottom w:val="0"/>
          <w:divBdr>
            <w:top w:val="none" w:sz="0" w:space="0" w:color="auto"/>
            <w:left w:val="none" w:sz="0" w:space="0" w:color="auto"/>
            <w:bottom w:val="none" w:sz="0" w:space="0" w:color="auto"/>
            <w:right w:val="none" w:sz="0" w:space="0" w:color="auto"/>
          </w:divBdr>
        </w:div>
        <w:div w:id="106196831">
          <w:marLeft w:val="274"/>
          <w:marRight w:val="0"/>
          <w:marTop w:val="0"/>
          <w:marBottom w:val="0"/>
          <w:divBdr>
            <w:top w:val="none" w:sz="0" w:space="0" w:color="auto"/>
            <w:left w:val="none" w:sz="0" w:space="0" w:color="auto"/>
            <w:bottom w:val="none" w:sz="0" w:space="0" w:color="auto"/>
            <w:right w:val="none" w:sz="0" w:space="0" w:color="auto"/>
          </w:divBdr>
        </w:div>
        <w:div w:id="189802409">
          <w:marLeft w:val="274"/>
          <w:marRight w:val="0"/>
          <w:marTop w:val="0"/>
          <w:marBottom w:val="0"/>
          <w:divBdr>
            <w:top w:val="none" w:sz="0" w:space="0" w:color="auto"/>
            <w:left w:val="none" w:sz="0" w:space="0" w:color="auto"/>
            <w:bottom w:val="none" w:sz="0" w:space="0" w:color="auto"/>
            <w:right w:val="none" w:sz="0" w:space="0" w:color="auto"/>
          </w:divBdr>
        </w:div>
      </w:divsChild>
    </w:div>
    <w:div w:id="77362200">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1303013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84095293">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71057344">
      <w:bodyDiv w:val="1"/>
      <w:marLeft w:val="0"/>
      <w:marRight w:val="0"/>
      <w:marTop w:val="0"/>
      <w:marBottom w:val="0"/>
      <w:divBdr>
        <w:top w:val="none" w:sz="0" w:space="0" w:color="auto"/>
        <w:left w:val="none" w:sz="0" w:space="0" w:color="auto"/>
        <w:bottom w:val="none" w:sz="0" w:space="0" w:color="auto"/>
        <w:right w:val="none" w:sz="0" w:space="0" w:color="auto"/>
      </w:divBdr>
    </w:div>
    <w:div w:id="10250546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02019959">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8348954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82835323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23114243">
      <w:bodyDiv w:val="1"/>
      <w:marLeft w:val="0"/>
      <w:marRight w:val="0"/>
      <w:marTop w:val="0"/>
      <w:marBottom w:val="0"/>
      <w:divBdr>
        <w:top w:val="none" w:sz="0" w:space="0" w:color="auto"/>
        <w:left w:val="none" w:sz="0" w:space="0" w:color="auto"/>
        <w:bottom w:val="none" w:sz="0" w:space="0" w:color="auto"/>
        <w:right w:val="none" w:sz="0" w:space="0" w:color="auto"/>
      </w:divBdr>
      <w:divsChild>
        <w:div w:id="772287518">
          <w:marLeft w:val="418"/>
          <w:marRight w:val="0"/>
          <w:marTop w:val="1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2771bf54-01d8-49fd-8cc1-5b03e5372c5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3901CA65BFA66438EEFD5824956028A" ma:contentTypeVersion="15" ma:contentTypeDescription="Create a new document." ma:contentTypeScope="" ma:versionID="cf7f1985407d767b01d39b901d4f22db">
  <xsd:schema xmlns:xsd="http://www.w3.org/2001/XMLSchema" xmlns:xs="http://www.w3.org/2001/XMLSchema" xmlns:p="http://schemas.microsoft.com/office/2006/metadata/properties" xmlns:ns3="2771bf54-01d8-49fd-8cc1-5b03e5372c59" xmlns:ns4="e0561ff6-bd30-4d2b-900d-8f398f164e46" targetNamespace="http://schemas.microsoft.com/office/2006/metadata/properties" ma:root="true" ma:fieldsID="5473ece7d41787ea6aa5604bcda5fd0d" ns3:_="" ns4:_="">
    <xsd:import namespace="2771bf54-01d8-49fd-8cc1-5b03e5372c59"/>
    <xsd:import namespace="e0561ff6-bd30-4d2b-900d-8f398f164e46"/>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71bf54-01d8-49fd-8cc1-5b03e5372c59"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ystemTags" ma:index="16" nillable="true" ma:displayName="MediaServiceSystemTags" ma:hidden="true" ma:internalName="MediaServiceSystemTags" ma:readOnly="true">
      <xsd:simpleType>
        <xsd:restriction base="dms:Note"/>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0561ff6-bd30-4d2b-900d-8f398f164e46"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0FFCA2-68CD-4AC2-B9F8-C4494E052DC8}">
  <ds:schemaRefs>
    <ds:schemaRef ds:uri="http://schemas.microsoft.com/office/2006/metadata/properties"/>
    <ds:schemaRef ds:uri="http://schemas.microsoft.com/office/infopath/2007/PartnerControls"/>
    <ds:schemaRef ds:uri="2771bf54-01d8-49fd-8cc1-5b03e5372c59"/>
  </ds:schemaRefs>
</ds:datastoreItem>
</file>

<file path=customXml/itemProps2.xml><?xml version="1.0" encoding="utf-8"?>
<ds:datastoreItem xmlns:ds="http://schemas.openxmlformats.org/officeDocument/2006/customXml" ds:itemID="{DDDFC0CD-5E12-4C70-A03E-686259D3A7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71bf54-01d8-49fd-8cc1-5b03e5372c59"/>
    <ds:schemaRef ds:uri="e0561ff6-bd30-4d2b-900d-8f398f164e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B6C377-8370-4DD7-AAF5-B123B781BFC2}">
  <ds:schemaRefs>
    <ds:schemaRef ds:uri="http://schemas.microsoft.com/sharepoint/v3/contenttype/forms"/>
  </ds:schemaRefs>
</ds:datastoreItem>
</file>

<file path=customXml/itemProps4.xml><?xml version="1.0" encoding="utf-8"?>
<ds:datastoreItem xmlns:ds="http://schemas.openxmlformats.org/officeDocument/2006/customXml" ds:itemID="{772C4208-B75C-47AF-88FC-D5FFF4DB7F5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102</TotalTime>
  <Pages>6</Pages>
  <Words>2374</Words>
  <Characters>15356</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17695</CharactersWithSpaces>
  <SharedDoc>false</SharedDoc>
  <HLinks>
    <vt:vector size="6" baseType="variant">
      <vt:variant>
        <vt:i4>3932212</vt:i4>
      </vt:variant>
      <vt:variant>
        <vt:i4>0</vt:i4>
      </vt:variant>
      <vt:variant>
        <vt:i4>0</vt:i4>
      </vt:variant>
      <vt:variant>
        <vt:i4>5</vt:i4>
      </vt:variant>
      <vt:variant>
        <vt:lpwstr>https://www.aserto.com/blog/authorization-is-not-authentication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Jose Antonio Ordoñez Lucena</cp:lastModifiedBy>
  <cp:revision>96</cp:revision>
  <cp:lastPrinted>1900-01-01T08:00:00Z</cp:lastPrinted>
  <dcterms:created xsi:type="dcterms:W3CDTF">2024-08-05T09:41:00Z</dcterms:created>
  <dcterms:modified xsi:type="dcterms:W3CDTF">2024-08-09T19:13:00Z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0x010100B3901CA65BFA66438EEFD5824956028A</vt:lpwstr>
  </property>
  <property fmtid="{D5CDD505-2E9C-101B-9397-08002B2CF9AE}" pid="5" name="MediaServiceImageTags">
    <vt:lpwstr/>
  </property>
  <property fmtid="{D5CDD505-2E9C-101B-9397-08002B2CF9AE}" pid="6" name="_dlc_DocIdItemGuid">
    <vt:lpwstr>6e042417-5467-4cd1-a62a-d657213daaf2</vt:lpwstr>
  </property>
</Properties>
</file>